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0705B" w:rsidRPr="0050705B" w:rsidRDefault="00352177" w:rsidP="0050705B">
      <w:pPr>
        <w:pBdr>
          <w:bottom w:val="thinThickSmallGap" w:sz="12" w:space="1" w:color="75A675"/>
        </w:pBdr>
        <w:spacing w:before="400" w:line="252" w:lineRule="auto"/>
        <w:jc w:val="center"/>
        <w:outlineLvl w:val="0"/>
        <w:rPr>
          <w:rFonts w:ascii="Cambria" w:eastAsia="Times New Roman" w:hAnsi="Cambria" w:cs="Times New Roman"/>
          <w:caps/>
          <w:color w:val="4B734B"/>
          <w:spacing w:val="20"/>
          <w:sz w:val="28"/>
          <w:szCs w:val="28"/>
          <w:lang w:val="en-US" w:eastAsia="en-US" w:bidi="en-US"/>
        </w:rPr>
      </w:pPr>
      <w:r>
        <w:rPr>
          <w:rFonts w:ascii="Cambria" w:eastAsia="Times New Roman" w:hAnsi="Cambria" w:cs="Times New Roman"/>
          <w:caps/>
          <w:color w:val="4B734B"/>
          <w:spacing w:val="20"/>
          <w:sz w:val="28"/>
          <w:szCs w:val="28"/>
          <w:lang w:val="en-US" w:eastAsia="en-US" w:bidi="en-US"/>
        </w:rPr>
        <w:t>INVITING</w:t>
      </w:r>
      <w:r w:rsidR="0031166F">
        <w:rPr>
          <w:rFonts w:ascii="Cambria" w:eastAsia="Times New Roman" w:hAnsi="Cambria" w:cs="Times New Roman"/>
          <w:caps/>
          <w:color w:val="4B734B"/>
          <w:spacing w:val="20"/>
          <w:sz w:val="28"/>
          <w:szCs w:val="28"/>
          <w:lang w:val="en-US" w:eastAsia="en-US" w:bidi="en-US"/>
        </w:rPr>
        <w:t xml:space="preserve"> people</w:t>
      </w:r>
    </w:p>
    <w:p w:rsidR="0050705B" w:rsidRPr="0050705B" w:rsidRDefault="0050705B" w:rsidP="0050705B">
      <w:pPr>
        <w:spacing w:line="252" w:lineRule="auto"/>
        <w:rPr>
          <w:rFonts w:ascii="Cambria" w:eastAsia="Times New Roman" w:hAnsi="Cambria" w:cs="Times New Roman"/>
          <w:lang w:val="en-US" w:eastAsia="en-US" w:bidi="en-US"/>
        </w:rPr>
      </w:pPr>
    </w:p>
    <w:tbl>
      <w:tblPr>
        <w:tblW w:w="9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89"/>
        <w:gridCol w:w="6023"/>
      </w:tblGrid>
      <w:tr w:rsidR="0050705B" w:rsidRPr="00A86FA1" w:rsidTr="00BF28B9">
        <w:trPr>
          <w:trHeight w:val="508"/>
        </w:trPr>
        <w:tc>
          <w:tcPr>
            <w:tcW w:w="3189" w:type="dxa"/>
          </w:tcPr>
          <w:p w:rsidR="0050705B" w:rsidRPr="0031166F" w:rsidRDefault="0050705B" w:rsidP="00352177">
            <w:pPr>
              <w:spacing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Objectifs </w:t>
            </w:r>
            <w:r w:rsidR="00352177"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actionnels</w:t>
            </w:r>
          </w:p>
        </w:tc>
        <w:tc>
          <w:tcPr>
            <w:tcW w:w="6023" w:type="dxa"/>
          </w:tcPr>
          <w:p w:rsidR="0050705B" w:rsidRPr="0031166F" w:rsidRDefault="0031166F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Parler d’un weekend typique.</w:t>
            </w:r>
          </w:p>
          <w:p w:rsidR="0050705B" w:rsidRDefault="00BF28B9" w:rsidP="00BF28B9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Comprendre une invitation laissée </w:t>
            </w:r>
            <w:r w:rsidR="00850283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sur un </w:t>
            </w:r>
            <w:r w:rsidR="002D1E3D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répondeur</w:t>
            </w: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.</w:t>
            </w:r>
          </w:p>
          <w:p w:rsidR="00BF28B9" w:rsidRDefault="00BF28B9" w:rsidP="00BF28B9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Etre capable de laisser son propre message sur répondeur (enregistrement oral).</w:t>
            </w:r>
          </w:p>
          <w:p w:rsidR="00BF28B9" w:rsidRDefault="00BF28B9" w:rsidP="00BF28B9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Comprendre le contenu d’un courriel nous invitant à faire une activité.</w:t>
            </w:r>
          </w:p>
          <w:p w:rsidR="00BF28B9" w:rsidRPr="0031166F" w:rsidRDefault="00BF28B9" w:rsidP="00BF28B9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Etre capable de produire à l’aide d’un modèle </w:t>
            </w:r>
            <w:r w:rsidR="00850283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</w:t>
            </w: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son propre courriel et l’envoyer.</w:t>
            </w:r>
          </w:p>
        </w:tc>
      </w:tr>
      <w:tr w:rsidR="0050705B" w:rsidRPr="00A86FA1" w:rsidTr="00BF28B9">
        <w:trPr>
          <w:trHeight w:val="508"/>
        </w:trPr>
        <w:tc>
          <w:tcPr>
            <w:tcW w:w="3189" w:type="dxa"/>
          </w:tcPr>
          <w:p w:rsidR="0050705B" w:rsidRPr="0031166F" w:rsidRDefault="00352177" w:rsidP="00352177">
            <w:pPr>
              <w:spacing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Objectifs linguistiques</w:t>
            </w:r>
          </w:p>
        </w:tc>
        <w:tc>
          <w:tcPr>
            <w:tcW w:w="6023" w:type="dxa"/>
          </w:tcPr>
          <w:p w:rsidR="00BF28B9" w:rsidRDefault="00BF28B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Le champ lexical des activités extra-scolaires, des jours de la semaine, de </w:t>
            </w:r>
            <w:r w:rsidR="00A41D35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l’heure (avec les chiffres de 1 à 12)</w:t>
            </w:r>
          </w:p>
          <w:p w:rsidR="0050705B" w:rsidRPr="009E48FC" w:rsidRDefault="00BF28B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eastAsia="en-US" w:bidi="en-US"/>
              </w:rPr>
            </w:pPr>
            <w:r w:rsidRP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eastAsia="en-US" w:bidi="en-US"/>
              </w:rPr>
              <w:t xml:space="preserve">Would you like </w:t>
            </w:r>
            <w:r w:rsidR="00850283" w:rsidRP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eastAsia="en-US" w:bidi="en-US"/>
              </w:rPr>
              <w:t xml:space="preserve">to? </w:t>
            </w:r>
            <w:r w:rsidR="009E48FC" w:rsidRP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eastAsia="en-US" w:bidi="en-US"/>
              </w:rPr>
              <w:t>(Inviter)</w:t>
            </w:r>
          </w:p>
          <w:p w:rsidR="00BF28B9" w:rsidRPr="0014406A" w:rsidRDefault="00BF28B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Les réponses à une invitation : </w:t>
            </w:r>
            <w:proofErr w:type="spellStart"/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Sounds</w:t>
            </w:r>
            <w:proofErr w:type="spellEnd"/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good ! </w:t>
            </w:r>
            <w:r w:rsidRPr="00BF28B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! </w:t>
            </w:r>
            <w:r w:rsidRPr="00BF28B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eastAsia="en-US" w:bidi="en-US"/>
              </w:rPr>
              <w:t>Yes I’d love to. No, thanks. No, sorry.</w:t>
            </w:r>
          </w:p>
          <w:p w:rsidR="0014406A" w:rsidRPr="0031166F" w:rsidRDefault="0014406A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Le vocabulaire lié à un courriel (</w:t>
            </w:r>
            <w:proofErr w:type="spellStart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sender</w:t>
            </w:r>
            <w:proofErr w:type="spellEnd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, </w:t>
            </w:r>
            <w:proofErr w:type="spellStart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addressee</w:t>
            </w:r>
            <w:proofErr w:type="spellEnd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, </w:t>
            </w:r>
            <w:proofErr w:type="spellStart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subject</w:t>
            </w:r>
            <w:proofErr w:type="spellEnd"/>
            <w:r w:rsidRPr="0014406A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, </w:t>
            </w:r>
          </w:p>
        </w:tc>
      </w:tr>
      <w:tr w:rsidR="0014406A" w:rsidRPr="00A86FA1" w:rsidTr="00BF28B9">
        <w:trPr>
          <w:trHeight w:val="508"/>
        </w:trPr>
        <w:tc>
          <w:tcPr>
            <w:tcW w:w="3189" w:type="dxa"/>
          </w:tcPr>
          <w:p w:rsidR="0014406A" w:rsidRPr="0031166F" w:rsidRDefault="0014406A" w:rsidP="00352177">
            <w:pPr>
              <w:spacing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Objectif culturel</w:t>
            </w:r>
          </w:p>
        </w:tc>
        <w:tc>
          <w:tcPr>
            <w:tcW w:w="6023" w:type="dxa"/>
          </w:tcPr>
          <w:p w:rsidR="0014406A" w:rsidRDefault="0014406A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La façon de commencer et de terminer une lettre (à l’occurrence, un courriel) chez les anglo-saxons, notamment les ‘xxx’</w:t>
            </w:r>
          </w:p>
        </w:tc>
      </w:tr>
      <w:tr w:rsidR="0050705B" w:rsidRPr="00A86FA1" w:rsidTr="00BF28B9">
        <w:trPr>
          <w:trHeight w:val="506"/>
        </w:trPr>
        <w:tc>
          <w:tcPr>
            <w:tcW w:w="3189" w:type="dxa"/>
          </w:tcPr>
          <w:p w:rsidR="0050705B" w:rsidRPr="0031166F" w:rsidRDefault="00352177" w:rsidP="0050705B">
            <w:pPr>
              <w:spacing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Production</w:t>
            </w:r>
            <w:r w:rsidR="008C37F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</w:t>
            </w:r>
            <w:r w:rsidRPr="0031166F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des élèves</w:t>
            </w:r>
          </w:p>
        </w:tc>
        <w:tc>
          <w:tcPr>
            <w:tcW w:w="6023" w:type="dxa"/>
          </w:tcPr>
          <w:p w:rsidR="0050705B" w:rsidRPr="0031166F" w:rsidRDefault="008C37F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Parler de son weekend.</w:t>
            </w:r>
          </w:p>
          <w:p w:rsidR="0050705B" w:rsidRDefault="008C37F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Inviter quelqu’un à faire une activité de son choix, le jour et l’heure de son choix.</w:t>
            </w:r>
            <w:r w:rsid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(</w:t>
            </w:r>
            <w:r w:rsidR="005A04A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Tâche intermédiaire : </w:t>
            </w:r>
            <w:r w:rsid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Parler en continu)</w:t>
            </w:r>
          </w:p>
          <w:p w:rsidR="009E48FC" w:rsidRDefault="009E48FC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Accepter ou refuser une invitation.</w:t>
            </w:r>
          </w:p>
          <w:p w:rsidR="008C37F9" w:rsidRPr="0031166F" w:rsidRDefault="008C37F9" w:rsidP="009E48FC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Ecrire un message </w:t>
            </w:r>
            <w:r w:rsid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d’invitation</w:t>
            </w: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.</w:t>
            </w:r>
            <w:r w:rsidR="005A04A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(Tâche finale : Ecrire)</w:t>
            </w:r>
          </w:p>
        </w:tc>
      </w:tr>
      <w:tr w:rsidR="0050705B" w:rsidRPr="00A86FA1" w:rsidTr="00BF28B9">
        <w:trPr>
          <w:trHeight w:val="506"/>
        </w:trPr>
        <w:tc>
          <w:tcPr>
            <w:tcW w:w="3189" w:type="dxa"/>
            <w:tcBorders>
              <w:bottom w:val="single" w:sz="4" w:space="0" w:color="auto"/>
            </w:tcBorders>
          </w:tcPr>
          <w:p w:rsidR="0050705B" w:rsidRPr="0031166F" w:rsidRDefault="00BF28B9" w:rsidP="0050705B">
            <w:pPr>
              <w:spacing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TICE</w:t>
            </w:r>
          </w:p>
        </w:tc>
        <w:tc>
          <w:tcPr>
            <w:tcW w:w="6023" w:type="dxa"/>
            <w:tcBorders>
              <w:bottom w:val="single" w:sz="4" w:space="0" w:color="auto"/>
            </w:tcBorders>
          </w:tcPr>
          <w:p w:rsidR="0050705B" w:rsidRPr="0031166F" w:rsidRDefault="00BF28B9" w:rsidP="0050705B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S’enregistrer à l’aide </w:t>
            </w:r>
            <w:r w:rsidR="008C37F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d’un</w:t>
            </w: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micro</w:t>
            </w:r>
            <w:r w:rsidR="008C37F9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phone enregistreur- format </w:t>
            </w: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MP3.</w:t>
            </w:r>
            <w:r w:rsidR="009E48FC"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 (Laisser un message d’invitation sur un répondeur).</w:t>
            </w:r>
          </w:p>
          <w:p w:rsidR="0050705B" w:rsidRPr="0031166F" w:rsidRDefault="008C37F9" w:rsidP="008C37F9">
            <w:pPr>
              <w:numPr>
                <w:ilvl w:val="0"/>
                <w:numId w:val="1"/>
              </w:numPr>
              <w:spacing w:after="0" w:line="360" w:lineRule="auto"/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</w:pPr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Ecrire un courriel et l’envoyer par </w:t>
            </w:r>
            <w:proofErr w:type="spellStart"/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>Scolastance</w:t>
            </w:r>
            <w:proofErr w:type="spellEnd"/>
            <w:r>
              <w:rPr>
                <w:rFonts w:ascii="Cambria" w:eastAsia="Times New Roman" w:hAnsi="Cambria" w:cs="Times New Roman"/>
                <w:i/>
                <w:color w:val="7030A0"/>
                <w:sz w:val="24"/>
                <w:szCs w:val="24"/>
                <w:lang w:val="fr-FR" w:eastAsia="en-US" w:bidi="en-US"/>
              </w:rPr>
              <w:t xml:space="preserve">. </w:t>
            </w:r>
          </w:p>
        </w:tc>
      </w:tr>
    </w:tbl>
    <w:p w:rsidR="0050705B" w:rsidRDefault="0050705B" w:rsidP="0050705B">
      <w:pPr>
        <w:spacing w:line="252" w:lineRule="auto"/>
        <w:rPr>
          <w:rFonts w:ascii="Cambria" w:eastAsia="Times New Roman" w:hAnsi="Cambria" w:cs="Times New Roman"/>
          <w:lang w:val="fr-FR" w:eastAsia="en-US" w:bidi="en-US"/>
        </w:rPr>
      </w:pPr>
    </w:p>
    <w:p w:rsidR="00F32AD6" w:rsidRDefault="00F32AD6" w:rsidP="0050705B">
      <w:pPr>
        <w:spacing w:line="252" w:lineRule="auto"/>
        <w:rPr>
          <w:rFonts w:ascii="Cambria" w:eastAsia="Times New Roman" w:hAnsi="Cambria" w:cs="Times New Roman"/>
          <w:lang w:val="fr-FR" w:eastAsia="en-US" w:bidi="en-US"/>
        </w:rPr>
      </w:pPr>
    </w:p>
    <w:p w:rsidR="00F32AD6" w:rsidRDefault="00F32AD6" w:rsidP="0050705B">
      <w:pPr>
        <w:spacing w:line="252" w:lineRule="auto"/>
        <w:rPr>
          <w:rFonts w:ascii="Cambria" w:eastAsia="Times New Roman" w:hAnsi="Cambria" w:cs="Times New Roman"/>
          <w:lang w:val="fr-FR" w:eastAsia="en-US" w:bidi="en-US"/>
        </w:rPr>
      </w:pPr>
    </w:p>
    <w:p w:rsidR="008C37F9" w:rsidRPr="0050705B" w:rsidRDefault="008C37F9" w:rsidP="0050705B">
      <w:pPr>
        <w:spacing w:line="252" w:lineRule="auto"/>
        <w:rPr>
          <w:rFonts w:ascii="Cambria" w:eastAsia="Times New Roman" w:hAnsi="Cambria" w:cs="Times New Roman"/>
          <w:lang w:val="fr-FR" w:eastAsia="en-US" w:bidi="en-US"/>
        </w:rPr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1842"/>
        <w:gridCol w:w="1842"/>
        <w:gridCol w:w="1842"/>
        <w:gridCol w:w="1842"/>
        <w:gridCol w:w="1842"/>
      </w:tblGrid>
      <w:tr w:rsidR="0050705B" w:rsidRPr="00BF28B9" w:rsidTr="00033C5A">
        <w:tc>
          <w:tcPr>
            <w:tcW w:w="9210" w:type="dxa"/>
            <w:gridSpan w:val="5"/>
          </w:tcPr>
          <w:p w:rsidR="0050705B" w:rsidRPr="0050705B" w:rsidRDefault="0050705B" w:rsidP="0050705B">
            <w:pPr>
              <w:spacing w:before="60" w:after="60" w:line="252" w:lineRule="auto"/>
              <w:jc w:val="center"/>
              <w:rPr>
                <w:i/>
                <w:color w:val="7030A0"/>
                <w:sz w:val="24"/>
                <w:szCs w:val="24"/>
                <w:lang w:val="fr-FR"/>
              </w:rPr>
            </w:pPr>
            <w:r w:rsidRPr="0050705B">
              <w:rPr>
                <w:i/>
                <w:color w:val="7030A0"/>
                <w:sz w:val="24"/>
                <w:szCs w:val="24"/>
                <w:lang w:val="fr-FR"/>
              </w:rPr>
              <w:lastRenderedPageBreak/>
              <w:t>Compétences</w:t>
            </w:r>
          </w:p>
        </w:tc>
      </w:tr>
      <w:tr w:rsidR="0050705B" w:rsidRPr="0050705B" w:rsidTr="00033C5A">
        <w:tc>
          <w:tcPr>
            <w:tcW w:w="3684" w:type="dxa"/>
            <w:gridSpan w:val="2"/>
          </w:tcPr>
          <w:p w:rsidR="0050705B" w:rsidRPr="0050705B" w:rsidRDefault="0050705B" w:rsidP="008C37F9">
            <w:pPr>
              <w:spacing w:before="60" w:after="60" w:line="252" w:lineRule="auto"/>
              <w:jc w:val="center"/>
              <w:rPr>
                <w:i/>
                <w:color w:val="C00000"/>
                <w:sz w:val="24"/>
                <w:szCs w:val="24"/>
                <w:lang w:val="fr-FR"/>
              </w:rPr>
            </w:pPr>
            <w:r w:rsidRPr="0050705B">
              <w:rPr>
                <w:i/>
                <w:color w:val="C00000"/>
                <w:sz w:val="24"/>
                <w:szCs w:val="24"/>
                <w:lang w:val="fr-FR"/>
              </w:rPr>
              <w:t>Comprendre</w:t>
            </w:r>
            <w:r w:rsidRPr="0050705B">
              <w:rPr>
                <w:i/>
                <w:color w:val="E36C0A" w:themeColor="accent6" w:themeShade="BF"/>
                <w:sz w:val="24"/>
                <w:szCs w:val="24"/>
                <w:lang w:val="fr-FR"/>
              </w:rPr>
              <w:t xml:space="preserve"> </w:t>
            </w:r>
          </w:p>
        </w:tc>
        <w:tc>
          <w:tcPr>
            <w:tcW w:w="3684" w:type="dxa"/>
            <w:gridSpan w:val="2"/>
          </w:tcPr>
          <w:p w:rsidR="0050705B" w:rsidRPr="0050705B" w:rsidRDefault="0050705B" w:rsidP="0050705B">
            <w:pPr>
              <w:spacing w:before="60" w:after="60" w:line="252" w:lineRule="auto"/>
              <w:jc w:val="center"/>
              <w:rPr>
                <w:i/>
                <w:color w:val="00B050"/>
                <w:sz w:val="24"/>
                <w:szCs w:val="24"/>
                <w:lang w:val="fr-FR"/>
              </w:rPr>
            </w:pPr>
            <w:r w:rsidRPr="0050705B">
              <w:rPr>
                <w:i/>
                <w:color w:val="00B050"/>
                <w:sz w:val="24"/>
                <w:szCs w:val="24"/>
                <w:lang w:val="fr-FR"/>
              </w:rPr>
              <w:t>Parler</w:t>
            </w:r>
          </w:p>
        </w:tc>
        <w:tc>
          <w:tcPr>
            <w:tcW w:w="1842" w:type="dxa"/>
            <w:vMerge w:val="restart"/>
          </w:tcPr>
          <w:p w:rsidR="00177640" w:rsidRPr="008C37F9" w:rsidRDefault="0050705B" w:rsidP="008C37F9">
            <w:pPr>
              <w:spacing w:before="240" w:after="60" w:line="252" w:lineRule="auto"/>
              <w:jc w:val="center"/>
              <w:rPr>
                <w:i/>
                <w:color w:val="0070C0"/>
                <w:sz w:val="24"/>
                <w:szCs w:val="24"/>
                <w:lang w:val="fr-FR"/>
              </w:rPr>
            </w:pPr>
            <w:r w:rsidRPr="0050705B">
              <w:rPr>
                <w:i/>
                <w:color w:val="0070C0"/>
                <w:sz w:val="24"/>
                <w:szCs w:val="24"/>
                <w:lang w:val="fr-FR"/>
              </w:rPr>
              <w:t>Ecrire</w:t>
            </w:r>
          </w:p>
        </w:tc>
      </w:tr>
      <w:tr w:rsidR="0050705B" w:rsidRPr="0050705B" w:rsidTr="00033C5A">
        <w:tc>
          <w:tcPr>
            <w:tcW w:w="1842" w:type="dxa"/>
          </w:tcPr>
          <w:p w:rsidR="0050705B" w:rsidRPr="0050705B" w:rsidRDefault="0050705B" w:rsidP="008C37F9">
            <w:pPr>
              <w:spacing w:before="60" w:after="60" w:line="252" w:lineRule="auto"/>
              <w:jc w:val="center"/>
              <w:rPr>
                <w:i/>
                <w:color w:val="C00000"/>
                <w:sz w:val="24"/>
                <w:szCs w:val="24"/>
                <w:lang w:val="fr-FR"/>
              </w:rPr>
            </w:pPr>
            <w:r w:rsidRPr="0050705B">
              <w:rPr>
                <w:i/>
                <w:color w:val="C00000"/>
                <w:sz w:val="24"/>
                <w:szCs w:val="24"/>
                <w:lang w:val="fr-FR"/>
              </w:rPr>
              <w:t>Lire</w:t>
            </w:r>
            <w:r>
              <w:rPr>
                <w:i/>
                <w:color w:val="C00000"/>
                <w:sz w:val="24"/>
                <w:szCs w:val="24"/>
                <w:lang w:val="fr-FR"/>
              </w:rPr>
              <w:t> </w:t>
            </w:r>
          </w:p>
        </w:tc>
        <w:tc>
          <w:tcPr>
            <w:tcW w:w="1842" w:type="dxa"/>
          </w:tcPr>
          <w:p w:rsidR="0050705B" w:rsidRPr="0050705B" w:rsidRDefault="0050705B" w:rsidP="008C37F9">
            <w:pPr>
              <w:spacing w:before="60" w:after="60" w:line="252" w:lineRule="auto"/>
              <w:jc w:val="center"/>
              <w:rPr>
                <w:i/>
                <w:color w:val="C00000"/>
                <w:sz w:val="24"/>
                <w:szCs w:val="24"/>
                <w:lang w:val="fr-FR"/>
              </w:rPr>
            </w:pPr>
            <w:r w:rsidRPr="0050705B">
              <w:rPr>
                <w:i/>
                <w:color w:val="C00000"/>
                <w:sz w:val="24"/>
                <w:szCs w:val="24"/>
                <w:lang w:val="fr-FR"/>
              </w:rPr>
              <w:t>Ecouter</w:t>
            </w:r>
            <w:r>
              <w:rPr>
                <w:i/>
                <w:color w:val="C00000"/>
                <w:sz w:val="24"/>
                <w:szCs w:val="24"/>
                <w:lang w:val="fr-FR"/>
              </w:rPr>
              <w:t> </w:t>
            </w:r>
          </w:p>
        </w:tc>
        <w:tc>
          <w:tcPr>
            <w:tcW w:w="1842" w:type="dxa"/>
          </w:tcPr>
          <w:p w:rsidR="00177640" w:rsidRPr="008C37F9" w:rsidRDefault="0050705B" w:rsidP="008C37F9">
            <w:pPr>
              <w:spacing w:before="60" w:after="60" w:line="252" w:lineRule="auto"/>
              <w:jc w:val="center"/>
              <w:rPr>
                <w:i/>
                <w:color w:val="00B050"/>
                <w:sz w:val="24"/>
                <w:szCs w:val="24"/>
                <w:lang w:val="fr-FR"/>
              </w:rPr>
            </w:pPr>
            <w:r>
              <w:rPr>
                <w:i/>
                <w:color w:val="00B050"/>
                <w:sz w:val="24"/>
                <w:szCs w:val="24"/>
                <w:lang w:val="fr-FR"/>
              </w:rPr>
              <w:t>Interaction</w:t>
            </w:r>
          </w:p>
        </w:tc>
        <w:tc>
          <w:tcPr>
            <w:tcW w:w="1842" w:type="dxa"/>
          </w:tcPr>
          <w:p w:rsidR="00177640" w:rsidRPr="0050705B" w:rsidRDefault="0050705B" w:rsidP="008C37F9">
            <w:pPr>
              <w:spacing w:before="60" w:after="60" w:line="252" w:lineRule="auto"/>
              <w:jc w:val="center"/>
              <w:rPr>
                <w:i/>
                <w:color w:val="00B050"/>
                <w:sz w:val="24"/>
                <w:szCs w:val="24"/>
                <w:lang w:val="fr-FR"/>
              </w:rPr>
            </w:pPr>
            <w:r w:rsidRPr="0050705B">
              <w:rPr>
                <w:i/>
                <w:color w:val="00B050"/>
                <w:sz w:val="24"/>
                <w:szCs w:val="24"/>
                <w:lang w:val="fr-FR"/>
              </w:rPr>
              <w:t>En continu</w:t>
            </w:r>
          </w:p>
        </w:tc>
        <w:tc>
          <w:tcPr>
            <w:tcW w:w="1842" w:type="dxa"/>
            <w:vMerge/>
          </w:tcPr>
          <w:p w:rsidR="0050705B" w:rsidRPr="0050705B" w:rsidRDefault="0050705B" w:rsidP="0050705B">
            <w:pPr>
              <w:spacing w:before="60" w:after="60" w:line="252" w:lineRule="auto"/>
              <w:jc w:val="center"/>
              <w:rPr>
                <w:i/>
                <w:color w:val="7030A0"/>
                <w:sz w:val="24"/>
                <w:szCs w:val="24"/>
                <w:lang w:val="fr-FR"/>
              </w:rPr>
            </w:pPr>
          </w:p>
        </w:tc>
      </w:tr>
      <w:tr w:rsidR="0050705B" w:rsidRPr="00A86FA1" w:rsidTr="00033C5A">
        <w:tc>
          <w:tcPr>
            <w:tcW w:w="1842" w:type="dxa"/>
          </w:tcPr>
          <w:p w:rsidR="0050705B" w:rsidRPr="00EE2ABF" w:rsidRDefault="00EE2ABF" w:rsidP="008C37F9">
            <w:pPr>
              <w:spacing w:before="60" w:after="60" w:line="252" w:lineRule="auto"/>
              <w:rPr>
                <w:sz w:val="24"/>
                <w:szCs w:val="24"/>
                <w:lang w:val="fr-FR"/>
              </w:rPr>
            </w:pPr>
            <w:r>
              <w:rPr>
                <w:sz w:val="24"/>
                <w:szCs w:val="24"/>
                <w:lang w:val="fr-FR"/>
              </w:rPr>
              <w:t>Partie 4.</w:t>
            </w:r>
          </w:p>
          <w:p w:rsidR="00EE2ABF" w:rsidRPr="006D0DF3" w:rsidRDefault="00EE2ABF" w:rsidP="00EE2ABF">
            <w:pPr>
              <w:rPr>
                <w:color w:val="C00000"/>
                <w:sz w:val="24"/>
                <w:lang w:val="fr-FR"/>
              </w:rPr>
            </w:pPr>
            <w:r w:rsidRPr="006D0DF3">
              <w:rPr>
                <w:color w:val="C00000"/>
                <w:sz w:val="24"/>
                <w:lang w:val="fr-FR"/>
              </w:rPr>
              <w:t>Niveau A1 : Comprendre une lettre. Etre capable de comprendre une carte ou une invitation simple. Tâche : Relever les noms propres, les chiffres, les dates, les horaires.</w:t>
            </w:r>
          </w:p>
          <w:p w:rsidR="00177640" w:rsidRPr="0050705B" w:rsidRDefault="00177640" w:rsidP="008C37F9">
            <w:pPr>
              <w:spacing w:before="60" w:after="60" w:line="252" w:lineRule="auto"/>
              <w:rPr>
                <w:i/>
                <w:color w:val="7030A0"/>
                <w:sz w:val="24"/>
                <w:szCs w:val="24"/>
                <w:lang w:val="fr-FR"/>
              </w:rPr>
            </w:pPr>
          </w:p>
        </w:tc>
        <w:tc>
          <w:tcPr>
            <w:tcW w:w="1842" w:type="dxa"/>
          </w:tcPr>
          <w:p w:rsidR="0050705B" w:rsidRPr="006D0DF3" w:rsidRDefault="00EE2ABF" w:rsidP="008C37F9">
            <w:pPr>
              <w:spacing w:before="60" w:after="60" w:line="252" w:lineRule="auto"/>
              <w:rPr>
                <w:szCs w:val="24"/>
                <w:lang w:val="fr-FR"/>
              </w:rPr>
            </w:pPr>
            <w:r w:rsidRPr="006D0DF3">
              <w:rPr>
                <w:szCs w:val="24"/>
                <w:lang w:val="fr-FR"/>
              </w:rPr>
              <w:t>Partie 2 (x2)</w:t>
            </w:r>
          </w:p>
          <w:p w:rsidR="00EE2ABF" w:rsidRPr="006D0DF3" w:rsidRDefault="00EE2ABF" w:rsidP="00EE2ABF">
            <w:pPr>
              <w:rPr>
                <w:color w:val="C00000"/>
                <w:lang w:val="fr-FR"/>
              </w:rPr>
            </w:pPr>
            <w:r w:rsidRPr="006D0DF3">
              <w:rPr>
                <w:color w:val="C00000"/>
                <w:lang w:val="fr-FR"/>
              </w:rPr>
              <w:t>Niveau A1: Comprendre les points essentiels d’un message oral. Tâche= classer dans l’ordre les expressions entendues.</w:t>
            </w:r>
          </w:p>
          <w:p w:rsidR="00EE2ABF" w:rsidRPr="008F6CF7" w:rsidRDefault="00EE2ABF" w:rsidP="008C37F9">
            <w:pPr>
              <w:spacing w:before="60" w:after="60" w:line="252" w:lineRule="auto"/>
              <w:rPr>
                <w:color w:val="C00000"/>
                <w:sz w:val="10"/>
                <w:szCs w:val="24"/>
                <w:lang w:val="fr-FR"/>
              </w:rPr>
            </w:pPr>
          </w:p>
          <w:p w:rsidR="00EE2ABF" w:rsidRPr="006D0DF3" w:rsidRDefault="00EE2ABF" w:rsidP="00EE2ABF">
            <w:pPr>
              <w:rPr>
                <w:color w:val="C00000"/>
                <w:lang w:val="fr-FR"/>
              </w:rPr>
            </w:pPr>
            <w:r w:rsidRPr="006D0DF3">
              <w:rPr>
                <w:color w:val="C00000"/>
                <w:lang w:val="fr-FR"/>
              </w:rPr>
              <w:t xml:space="preserve">Niveau A1 : Comprendre les points essentiels d’un message oral. Etre capable de comprendre des mots familiers relatifs à son environnement concret. </w:t>
            </w:r>
          </w:p>
          <w:p w:rsidR="00EE2ABF" w:rsidRPr="006D0DF3" w:rsidRDefault="00EE2ABF" w:rsidP="00EE2ABF">
            <w:pPr>
              <w:rPr>
                <w:color w:val="C00000"/>
                <w:lang w:val="fr-FR"/>
              </w:rPr>
            </w:pPr>
            <w:r w:rsidRPr="006D0DF3">
              <w:rPr>
                <w:color w:val="C00000"/>
                <w:lang w:val="fr-FR"/>
              </w:rPr>
              <w:t>Niveau A2 : Comprendre un message oral : Etre capable de comprendre assez pour pouvoir répondre à des besoins concrets : indications chiffrées (= l’heure)</w:t>
            </w:r>
          </w:p>
          <w:p w:rsidR="00EE2ABF" w:rsidRPr="008F6CF7" w:rsidRDefault="00EE2ABF" w:rsidP="008C37F9">
            <w:pPr>
              <w:spacing w:before="60" w:after="60" w:line="252" w:lineRule="auto"/>
              <w:rPr>
                <w:color w:val="C00000"/>
                <w:sz w:val="10"/>
                <w:szCs w:val="24"/>
                <w:lang w:val="fr-FR"/>
              </w:rPr>
            </w:pPr>
          </w:p>
          <w:p w:rsidR="00EE2ABF" w:rsidRPr="006D0DF3" w:rsidRDefault="00EE2ABF" w:rsidP="008C37F9">
            <w:pPr>
              <w:spacing w:before="60" w:after="60" w:line="252" w:lineRule="auto"/>
              <w:rPr>
                <w:color w:val="000000" w:themeColor="text1"/>
                <w:szCs w:val="24"/>
                <w:lang w:val="fr-FR"/>
              </w:rPr>
            </w:pPr>
            <w:r w:rsidRPr="006D0DF3">
              <w:rPr>
                <w:color w:val="000000" w:themeColor="text1"/>
                <w:szCs w:val="24"/>
                <w:lang w:val="fr-FR"/>
              </w:rPr>
              <w:t>Partie 3</w:t>
            </w:r>
          </w:p>
          <w:p w:rsidR="006D0DF3" w:rsidRPr="006D0DF3" w:rsidRDefault="006D0DF3" w:rsidP="006D0DF3">
            <w:pPr>
              <w:rPr>
                <w:color w:val="C00000"/>
                <w:lang w:val="fr-FR"/>
              </w:rPr>
            </w:pPr>
            <w:r w:rsidRPr="006D0DF3">
              <w:rPr>
                <w:color w:val="C00000"/>
                <w:lang w:val="fr-FR"/>
              </w:rPr>
              <w:t>Niveau A1: Comprendre les points essentiels d’un message oral. Tâche= identifier si la personne est d’accord ou n’est pas d’accord.</w:t>
            </w:r>
          </w:p>
          <w:p w:rsidR="00EE2ABF" w:rsidRPr="008F6CF7" w:rsidRDefault="006D0DF3" w:rsidP="008F6CF7">
            <w:pPr>
              <w:rPr>
                <w:color w:val="C00000"/>
                <w:lang w:val="fr-FR"/>
              </w:rPr>
            </w:pPr>
            <w:r w:rsidRPr="006D0DF3">
              <w:rPr>
                <w:color w:val="C00000"/>
                <w:lang w:val="fr-FR"/>
              </w:rPr>
              <w:t>Niveau A1+ : Repérer une deuxième activité proposée.</w:t>
            </w:r>
          </w:p>
        </w:tc>
        <w:tc>
          <w:tcPr>
            <w:tcW w:w="1842" w:type="dxa"/>
          </w:tcPr>
          <w:p w:rsidR="0050705B" w:rsidRDefault="006D0DF3" w:rsidP="008C37F9">
            <w:pPr>
              <w:spacing w:before="60" w:after="60" w:line="252" w:lineRule="auto"/>
              <w:rPr>
                <w:color w:val="000000" w:themeColor="text1"/>
                <w:sz w:val="24"/>
                <w:szCs w:val="24"/>
                <w:lang w:val="fr-FR"/>
              </w:rPr>
            </w:pPr>
            <w:r w:rsidRPr="006D0DF3">
              <w:rPr>
                <w:color w:val="000000" w:themeColor="text1"/>
                <w:sz w:val="24"/>
                <w:szCs w:val="24"/>
                <w:lang w:val="fr-FR"/>
              </w:rPr>
              <w:t>Partie 3</w:t>
            </w:r>
          </w:p>
          <w:p w:rsidR="006D0DF3" w:rsidRPr="00480331" w:rsidRDefault="006D0DF3" w:rsidP="006D0DF3">
            <w:pPr>
              <w:rPr>
                <w:color w:val="00B050"/>
                <w:sz w:val="24"/>
                <w:lang w:val="fr-FR"/>
              </w:rPr>
            </w:pPr>
            <w:r>
              <w:rPr>
                <w:color w:val="00B050"/>
                <w:sz w:val="24"/>
                <w:lang w:val="fr-FR"/>
              </w:rPr>
              <w:t>Niveau A1 : Demander et donner des informations. Etre capable de poser des questions et y répondre. L’élève utilise les structures adéquates pour établir un dialogue (Salutations.)</w:t>
            </w:r>
          </w:p>
          <w:p w:rsidR="006D0DF3" w:rsidRPr="006D0DF3" w:rsidRDefault="006D0DF3" w:rsidP="008C37F9">
            <w:pPr>
              <w:spacing w:before="60" w:after="60" w:line="252" w:lineRule="auto"/>
              <w:rPr>
                <w:color w:val="000000" w:themeColor="text1"/>
                <w:sz w:val="24"/>
                <w:szCs w:val="24"/>
                <w:lang w:val="fr-FR"/>
              </w:rPr>
            </w:pPr>
          </w:p>
        </w:tc>
        <w:tc>
          <w:tcPr>
            <w:tcW w:w="1842" w:type="dxa"/>
          </w:tcPr>
          <w:p w:rsidR="0050705B" w:rsidRDefault="006D0DF3" w:rsidP="008C37F9">
            <w:pPr>
              <w:spacing w:before="60" w:after="60" w:line="252" w:lineRule="auto"/>
              <w:rPr>
                <w:color w:val="000000" w:themeColor="text1"/>
                <w:szCs w:val="20"/>
                <w:lang w:val="fr-FR"/>
              </w:rPr>
            </w:pPr>
            <w:r>
              <w:rPr>
                <w:color w:val="000000" w:themeColor="text1"/>
                <w:szCs w:val="20"/>
                <w:lang w:val="fr-FR"/>
              </w:rPr>
              <w:t>Partie 2</w:t>
            </w:r>
          </w:p>
          <w:p w:rsidR="006D0DF3" w:rsidRPr="006D0DF3" w:rsidRDefault="006D0DF3" w:rsidP="008C37F9">
            <w:pPr>
              <w:spacing w:before="60" w:after="60" w:line="252" w:lineRule="auto"/>
              <w:rPr>
                <w:color w:val="000000" w:themeColor="text1"/>
                <w:szCs w:val="20"/>
                <w:lang w:val="fr-FR"/>
              </w:rPr>
            </w:pPr>
            <w:r>
              <w:rPr>
                <w:color w:val="000000" w:themeColor="text1"/>
                <w:szCs w:val="20"/>
                <w:lang w:val="fr-FR"/>
              </w:rPr>
              <w:t>Tâche intermédiaire :</w:t>
            </w:r>
          </w:p>
          <w:p w:rsidR="006D0DF3" w:rsidRPr="006D0DF3" w:rsidRDefault="006D0DF3" w:rsidP="006D0DF3">
            <w:pPr>
              <w:rPr>
                <w:color w:val="00B050"/>
                <w:sz w:val="24"/>
                <w:lang w:val="fr-FR"/>
              </w:rPr>
            </w:pPr>
            <w:r w:rsidRPr="006D0DF3">
              <w:rPr>
                <w:color w:val="00B050"/>
                <w:sz w:val="24"/>
                <w:lang w:val="fr-FR"/>
              </w:rPr>
              <w:t xml:space="preserve">Validation A1 : Faire une très courte annonce répétée auparavant. </w:t>
            </w:r>
          </w:p>
          <w:p w:rsidR="006D0DF3" w:rsidRPr="006D0DF3" w:rsidRDefault="006D0DF3" w:rsidP="006D0DF3">
            <w:pPr>
              <w:rPr>
                <w:color w:val="00B050"/>
                <w:sz w:val="24"/>
                <w:lang w:val="fr-FR"/>
              </w:rPr>
            </w:pPr>
            <w:r w:rsidRPr="006D0DF3">
              <w:rPr>
                <w:color w:val="00B050"/>
                <w:sz w:val="24"/>
                <w:lang w:val="fr-FR"/>
              </w:rPr>
              <w:t>Critères : L’élève a mémorisé l’énoncé, prononce de manière intelligible, adopte une intonation correcte.</w:t>
            </w:r>
          </w:p>
          <w:p w:rsidR="006D0DF3" w:rsidRPr="0050705B" w:rsidRDefault="006D0DF3" w:rsidP="008C37F9">
            <w:pPr>
              <w:spacing w:before="60" w:after="60" w:line="252" w:lineRule="auto"/>
              <w:rPr>
                <w:i/>
                <w:color w:val="7030A0"/>
                <w:sz w:val="20"/>
                <w:szCs w:val="20"/>
                <w:lang w:val="fr-FR"/>
              </w:rPr>
            </w:pPr>
          </w:p>
        </w:tc>
        <w:tc>
          <w:tcPr>
            <w:tcW w:w="1842" w:type="dxa"/>
          </w:tcPr>
          <w:p w:rsidR="0050705B" w:rsidRDefault="006D0DF3" w:rsidP="008C37F9">
            <w:pPr>
              <w:spacing w:before="60" w:after="60" w:line="252" w:lineRule="auto"/>
              <w:rPr>
                <w:color w:val="000000" w:themeColor="text1"/>
                <w:szCs w:val="20"/>
                <w:lang w:val="fr-FR"/>
              </w:rPr>
            </w:pPr>
            <w:r w:rsidRPr="006D0DF3">
              <w:rPr>
                <w:color w:val="000000" w:themeColor="text1"/>
                <w:szCs w:val="20"/>
                <w:lang w:val="fr-FR"/>
              </w:rPr>
              <w:t>Partie 4</w:t>
            </w:r>
          </w:p>
          <w:p w:rsidR="00961BA3" w:rsidRPr="00961BA3" w:rsidRDefault="00961BA3" w:rsidP="008C37F9">
            <w:pPr>
              <w:spacing w:before="60" w:after="60" w:line="252" w:lineRule="auto"/>
              <w:rPr>
                <w:color w:val="000000" w:themeColor="text1"/>
                <w:sz w:val="24"/>
                <w:lang w:val="fr-FR"/>
              </w:rPr>
            </w:pPr>
            <w:r w:rsidRPr="00961BA3">
              <w:rPr>
                <w:color w:val="000000" w:themeColor="text1"/>
                <w:sz w:val="24"/>
                <w:lang w:val="fr-FR"/>
              </w:rPr>
              <w:t>Tâche finale</w:t>
            </w:r>
            <w:r>
              <w:rPr>
                <w:color w:val="000000" w:themeColor="text1"/>
                <w:sz w:val="24"/>
                <w:lang w:val="fr-FR"/>
              </w:rPr>
              <w:t xml:space="preserve"> évaluée :</w:t>
            </w:r>
          </w:p>
          <w:p w:rsidR="006D0DF3" w:rsidRDefault="00961BA3" w:rsidP="008C37F9">
            <w:pPr>
              <w:spacing w:before="60" w:after="60" w:line="252" w:lineRule="auto"/>
              <w:rPr>
                <w:color w:val="7030A0"/>
                <w:sz w:val="24"/>
                <w:lang w:val="fr-FR"/>
              </w:rPr>
            </w:pPr>
            <w:r>
              <w:rPr>
                <w:color w:val="7030A0"/>
                <w:sz w:val="24"/>
                <w:lang w:val="fr-FR"/>
              </w:rPr>
              <w:t xml:space="preserve">Niveau A1 : Ecrire un message simple. Etre capable d’écrire un message électronique simple.  </w:t>
            </w:r>
          </w:p>
          <w:p w:rsidR="00961BA3" w:rsidRPr="006D0DF3" w:rsidRDefault="00961BA3" w:rsidP="008C37F9">
            <w:pPr>
              <w:spacing w:before="60" w:after="60" w:line="252" w:lineRule="auto"/>
              <w:rPr>
                <w:color w:val="000000" w:themeColor="text1"/>
                <w:sz w:val="20"/>
                <w:szCs w:val="20"/>
                <w:lang w:val="fr-FR"/>
              </w:rPr>
            </w:pPr>
            <w:r>
              <w:rPr>
                <w:color w:val="7030A0"/>
                <w:sz w:val="24"/>
                <w:lang w:val="fr-FR"/>
              </w:rPr>
              <w:t>Niveau A2 : Ecrire un message simple. Etre capable d’écrire un bref message électronique pour faire une proposition et réagir à une proposition.</w:t>
            </w:r>
          </w:p>
        </w:tc>
      </w:tr>
    </w:tbl>
    <w:p w:rsidR="008F6CF7" w:rsidRPr="008F6CF7" w:rsidRDefault="008F6CF7" w:rsidP="008F6CF7">
      <w:pPr>
        <w:rPr>
          <w:rFonts w:ascii="Cambria" w:hAnsi="Cambria"/>
          <w:lang w:val="fr-FR"/>
        </w:rPr>
      </w:pPr>
      <w:r>
        <w:rPr>
          <w:rFonts w:ascii="Cambria" w:hAnsi="Cambria"/>
          <w:lang w:val="fr-FR"/>
        </w:rPr>
        <w:t xml:space="preserve">Citations du livret du Socle Commun de connaissances et de compétences. Grille de référence – La pratique d’une langue vivante étrangère. EduSCOL. </w:t>
      </w:r>
    </w:p>
    <w:p w:rsidR="0031166F" w:rsidRPr="002D1E3D" w:rsidRDefault="0031166F" w:rsidP="002D1E3D">
      <w:pPr>
        <w:jc w:val="center"/>
        <w:rPr>
          <w:rFonts w:ascii="Cambria" w:hAnsi="Cambria"/>
          <w:sz w:val="36"/>
          <w:lang w:val="fr-FR"/>
        </w:rPr>
      </w:pPr>
      <w:r w:rsidRPr="002D1E3D">
        <w:rPr>
          <w:rFonts w:ascii="Cambria" w:hAnsi="Cambria"/>
          <w:sz w:val="36"/>
          <w:lang w:val="fr-FR"/>
        </w:rPr>
        <w:lastRenderedPageBreak/>
        <w:t xml:space="preserve">Project: </w:t>
      </w:r>
      <w:proofErr w:type="spellStart"/>
      <w:r w:rsidRPr="002D1E3D">
        <w:rPr>
          <w:rFonts w:ascii="Cambria" w:hAnsi="Cambria"/>
          <w:sz w:val="36"/>
          <w:lang w:val="fr-FR"/>
        </w:rPr>
        <w:t>Inviting</w:t>
      </w:r>
      <w:proofErr w:type="spellEnd"/>
      <w:r w:rsidRPr="002D1E3D">
        <w:rPr>
          <w:rFonts w:ascii="Cambria" w:hAnsi="Cambria"/>
          <w:sz w:val="36"/>
          <w:lang w:val="fr-FR"/>
        </w:rPr>
        <w:t xml:space="preserve"> people</w:t>
      </w:r>
    </w:p>
    <w:p w:rsidR="0031166F" w:rsidRDefault="0031166F" w:rsidP="002D1E3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mbria" w:hAnsi="Cambria"/>
          <w:sz w:val="24"/>
          <w:lang w:val="fr-FR"/>
        </w:rPr>
      </w:pPr>
      <w:proofErr w:type="spellStart"/>
      <w:r w:rsidRPr="00192CAF">
        <w:rPr>
          <w:rFonts w:ascii="Cambria" w:hAnsi="Cambria"/>
          <w:sz w:val="24"/>
          <w:lang w:val="fr-FR"/>
        </w:rPr>
        <w:t>My</w:t>
      </w:r>
      <w:proofErr w:type="spellEnd"/>
      <w:r w:rsidRPr="00192CAF">
        <w:rPr>
          <w:rFonts w:ascii="Cambria" w:hAnsi="Cambria"/>
          <w:sz w:val="24"/>
          <w:lang w:val="fr-FR"/>
        </w:rPr>
        <w:t xml:space="preserve"> Weekend:</w:t>
      </w:r>
      <w:r w:rsidR="00D6324A">
        <w:rPr>
          <w:rFonts w:ascii="Cambria" w:hAnsi="Cambria"/>
          <w:sz w:val="24"/>
          <w:lang w:val="fr-FR"/>
        </w:rPr>
        <w:t xml:space="preserve"> (1 séance)</w:t>
      </w:r>
    </w:p>
    <w:p w:rsidR="002D1E3D" w:rsidRPr="00192CAF" w:rsidRDefault="002D1E3D" w:rsidP="002D1E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Objectifs: Parler des activités pratiquées pendant le weekend. Etre capable de faire la négation (</w:t>
      </w:r>
      <w:proofErr w:type="spellStart"/>
      <w:r>
        <w:rPr>
          <w:rFonts w:ascii="Cambria" w:hAnsi="Cambria"/>
          <w:sz w:val="24"/>
          <w:lang w:val="fr-FR"/>
        </w:rPr>
        <w:t>don’t</w:t>
      </w:r>
      <w:proofErr w:type="spellEnd"/>
      <w:r>
        <w:rPr>
          <w:rFonts w:ascii="Cambria" w:hAnsi="Cambria"/>
          <w:sz w:val="24"/>
          <w:lang w:val="fr-FR"/>
        </w:rPr>
        <w:t>).</w:t>
      </w:r>
    </w:p>
    <w:p w:rsidR="003455A7" w:rsidRPr="001415A5" w:rsidRDefault="003455A7" w:rsidP="0031166F">
      <w:pPr>
        <w:rPr>
          <w:rFonts w:ascii="Cambria" w:hAnsi="Cambria"/>
          <w:sz w:val="24"/>
          <w:u w:val="single"/>
          <w:lang w:val="fr-FR"/>
        </w:rPr>
      </w:pPr>
      <w:r w:rsidRPr="001415A5">
        <w:rPr>
          <w:rFonts w:ascii="Cambria" w:hAnsi="Cambria"/>
          <w:sz w:val="24"/>
          <w:u w:val="single"/>
          <w:lang w:val="fr-FR"/>
        </w:rPr>
        <w:t xml:space="preserve">1. Injecter et faire répéter le vocabulaire nécessaire pour la séquence. </w:t>
      </w:r>
    </w:p>
    <w:p w:rsidR="0031166F" w:rsidRPr="009A4B70" w:rsidRDefault="0031166F" w:rsidP="0031166F">
      <w:pPr>
        <w:rPr>
          <w:rFonts w:ascii="Cambria" w:hAnsi="Cambria"/>
          <w:color w:val="FF0000"/>
          <w:sz w:val="24"/>
        </w:rPr>
      </w:pPr>
      <w:r w:rsidRPr="0031166F">
        <w:rPr>
          <w:rFonts w:ascii="Cambria" w:hAnsi="Cambria"/>
          <w:sz w:val="24"/>
        </w:rPr>
        <w:t>*</w:t>
      </w:r>
      <w:r w:rsidRPr="00192CAF">
        <w:rPr>
          <w:rFonts w:ascii="Cambria" w:hAnsi="Cambria"/>
          <w:color w:val="FF0000"/>
          <w:sz w:val="24"/>
        </w:rPr>
        <w:t xml:space="preserve">go shopping         </w:t>
      </w:r>
      <w:r w:rsidRPr="0031166F">
        <w:rPr>
          <w:rFonts w:ascii="Cambria" w:hAnsi="Cambria"/>
          <w:sz w:val="24"/>
        </w:rPr>
        <w:t>*</w:t>
      </w:r>
      <w:r w:rsidRPr="00192CAF">
        <w:rPr>
          <w:rFonts w:ascii="Cambria" w:hAnsi="Cambria"/>
          <w:color w:val="FF0000"/>
          <w:sz w:val="24"/>
        </w:rPr>
        <w:t xml:space="preserve">play football        </w:t>
      </w:r>
      <w:r w:rsidRPr="0031166F">
        <w:rPr>
          <w:rFonts w:ascii="Cambria" w:hAnsi="Cambria"/>
          <w:sz w:val="24"/>
        </w:rPr>
        <w:t>*</w:t>
      </w:r>
      <w:r w:rsidRPr="00192CAF">
        <w:rPr>
          <w:rFonts w:ascii="Cambria" w:hAnsi="Cambria"/>
          <w:color w:val="FF0000"/>
          <w:sz w:val="24"/>
        </w:rPr>
        <w:t xml:space="preserve">watch TV        </w:t>
      </w:r>
      <w:r w:rsidRPr="0031166F">
        <w:rPr>
          <w:rFonts w:ascii="Cambria" w:hAnsi="Cambria"/>
          <w:sz w:val="24"/>
        </w:rPr>
        <w:t>*</w:t>
      </w:r>
      <w:r w:rsidRPr="005D241E">
        <w:rPr>
          <w:rFonts w:ascii="Cambria" w:hAnsi="Cambria"/>
          <w:color w:val="FF0000"/>
          <w:sz w:val="24"/>
        </w:rPr>
        <w:t xml:space="preserve">do my homework       </w:t>
      </w:r>
      <w:r w:rsidRPr="0031166F">
        <w:rPr>
          <w:rFonts w:ascii="Cambria" w:hAnsi="Cambria"/>
          <w:sz w:val="24"/>
        </w:rPr>
        <w:t>*</w:t>
      </w:r>
      <w:r w:rsidRPr="009A4B70">
        <w:rPr>
          <w:rFonts w:ascii="Cambria" w:hAnsi="Cambria"/>
          <w:color w:val="FF0000"/>
          <w:sz w:val="24"/>
        </w:rPr>
        <w:t xml:space="preserve">go to the disco      </w:t>
      </w:r>
    </w:p>
    <w:p w:rsidR="0031166F" w:rsidRPr="0031166F" w:rsidRDefault="0031166F" w:rsidP="0031166F">
      <w:pPr>
        <w:rPr>
          <w:rFonts w:ascii="Cambria" w:hAnsi="Cambria"/>
          <w:sz w:val="24"/>
        </w:rPr>
      </w:pPr>
      <w:r w:rsidRPr="0031166F">
        <w:rPr>
          <w:rFonts w:ascii="Cambria" w:hAnsi="Cambria"/>
          <w:sz w:val="24"/>
        </w:rPr>
        <w:t>*</w:t>
      </w:r>
      <w:r w:rsidRPr="009A4B70">
        <w:rPr>
          <w:rFonts w:ascii="Cambria" w:hAnsi="Cambria"/>
          <w:color w:val="FF0000"/>
          <w:sz w:val="24"/>
        </w:rPr>
        <w:t xml:space="preserve">play basketball         </w:t>
      </w:r>
      <w:r w:rsidRPr="0031166F">
        <w:rPr>
          <w:rFonts w:ascii="Cambria" w:hAnsi="Cambria"/>
          <w:sz w:val="24"/>
        </w:rPr>
        <w:t>*</w:t>
      </w:r>
      <w:r w:rsidRPr="009A4B70">
        <w:rPr>
          <w:rFonts w:ascii="Cambria" w:hAnsi="Cambria"/>
          <w:color w:val="FF0000"/>
          <w:sz w:val="24"/>
        </w:rPr>
        <w:t xml:space="preserve">play video games             </w:t>
      </w:r>
      <w:r w:rsidRPr="0031166F">
        <w:rPr>
          <w:rFonts w:ascii="Cambria" w:hAnsi="Cambria"/>
          <w:sz w:val="24"/>
        </w:rPr>
        <w:t>*</w:t>
      </w:r>
      <w:r w:rsidR="009E48FC" w:rsidRPr="009A4B70">
        <w:rPr>
          <w:rFonts w:ascii="Cambria" w:hAnsi="Cambria"/>
          <w:color w:val="FF0000"/>
          <w:sz w:val="24"/>
        </w:rPr>
        <w:t xml:space="preserve">play badminton     </w:t>
      </w:r>
      <w:r w:rsidR="009E48FC">
        <w:rPr>
          <w:rFonts w:ascii="Cambria" w:hAnsi="Cambria"/>
          <w:sz w:val="24"/>
        </w:rPr>
        <w:t>*</w:t>
      </w:r>
      <w:r w:rsidR="009E48FC" w:rsidRPr="009A4B70">
        <w:rPr>
          <w:rFonts w:ascii="Cambria" w:hAnsi="Cambria"/>
          <w:color w:val="FF0000"/>
          <w:sz w:val="24"/>
        </w:rPr>
        <w:t>play handball</w:t>
      </w:r>
    </w:p>
    <w:p w:rsidR="0031166F" w:rsidRPr="0031166F" w:rsidRDefault="0031166F" w:rsidP="0031166F">
      <w:pPr>
        <w:rPr>
          <w:rFonts w:ascii="Cambria" w:hAnsi="Cambria"/>
          <w:sz w:val="24"/>
        </w:rPr>
      </w:pPr>
      <w:r w:rsidRPr="0031166F">
        <w:rPr>
          <w:rFonts w:ascii="Cambria" w:hAnsi="Cambria"/>
          <w:sz w:val="24"/>
        </w:rPr>
        <w:t>*</w:t>
      </w:r>
      <w:r w:rsidRPr="00192CAF">
        <w:rPr>
          <w:rFonts w:ascii="Cambria" w:hAnsi="Cambria"/>
          <w:color w:val="FF0000"/>
          <w:sz w:val="24"/>
        </w:rPr>
        <w:t xml:space="preserve">go to the cinema          </w:t>
      </w:r>
      <w:r w:rsidRPr="0031166F">
        <w:rPr>
          <w:rFonts w:ascii="Cambria" w:hAnsi="Cambria"/>
          <w:sz w:val="24"/>
        </w:rPr>
        <w:t>*</w:t>
      </w:r>
      <w:r w:rsidRPr="005D241E">
        <w:rPr>
          <w:rFonts w:ascii="Cambria" w:hAnsi="Cambria"/>
          <w:color w:val="FF0000"/>
          <w:sz w:val="24"/>
        </w:rPr>
        <w:t>go to the swimming-pool</w:t>
      </w:r>
      <w:r w:rsidR="009E48FC" w:rsidRPr="005D241E">
        <w:rPr>
          <w:rFonts w:ascii="Cambria" w:hAnsi="Cambria"/>
          <w:color w:val="FF0000"/>
          <w:sz w:val="24"/>
        </w:rPr>
        <w:t xml:space="preserve">      </w:t>
      </w:r>
      <w:r w:rsidR="009E48FC">
        <w:rPr>
          <w:rFonts w:ascii="Cambria" w:hAnsi="Cambria"/>
          <w:sz w:val="24"/>
        </w:rPr>
        <w:t>*</w:t>
      </w:r>
      <w:r w:rsidR="009E48FC" w:rsidRPr="008F514E">
        <w:rPr>
          <w:rFonts w:ascii="Cambria" w:hAnsi="Cambria"/>
          <w:color w:val="FF0000"/>
          <w:sz w:val="24"/>
        </w:rPr>
        <w:t xml:space="preserve">have a drink </w:t>
      </w:r>
    </w:p>
    <w:p w:rsidR="008A7F40" w:rsidRPr="001415A5" w:rsidRDefault="001415A5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Pr="001415A5">
        <w:rPr>
          <w:rFonts w:ascii="Cambria" w:hAnsi="Cambria"/>
          <w:sz w:val="24"/>
          <w:lang w:val="fr-FR"/>
        </w:rPr>
        <w:t>Utilisation d’un document</w:t>
      </w:r>
      <w:r w:rsidR="0031166F" w:rsidRPr="001415A5">
        <w:rPr>
          <w:rFonts w:ascii="Cambria" w:hAnsi="Cambria"/>
          <w:sz w:val="24"/>
          <w:lang w:val="fr-FR"/>
        </w:rPr>
        <w:t xml:space="preserve"> </w:t>
      </w:r>
      <w:r w:rsidRPr="001415A5">
        <w:rPr>
          <w:rFonts w:ascii="Cambria" w:hAnsi="Cambria"/>
          <w:sz w:val="24"/>
          <w:lang w:val="fr-FR"/>
        </w:rPr>
        <w:t>PowerPoint</w:t>
      </w:r>
      <w:r w:rsidR="0031166F" w:rsidRPr="001415A5">
        <w:rPr>
          <w:rFonts w:ascii="Cambria" w:hAnsi="Cambria"/>
          <w:sz w:val="24"/>
          <w:lang w:val="fr-FR"/>
        </w:rPr>
        <w:t xml:space="preserve">: </w:t>
      </w:r>
      <w:r w:rsidRPr="001415A5">
        <w:rPr>
          <w:rFonts w:ascii="Cambria" w:hAnsi="Cambria"/>
          <w:sz w:val="24"/>
          <w:lang w:val="fr-FR"/>
        </w:rPr>
        <w:t xml:space="preserve">le vocabulaire est classé par groupe de verbes (go / </w:t>
      </w:r>
      <w:proofErr w:type="spellStart"/>
      <w:r w:rsidRPr="001415A5">
        <w:rPr>
          <w:rFonts w:ascii="Cambria" w:hAnsi="Cambria"/>
          <w:sz w:val="24"/>
          <w:lang w:val="fr-FR"/>
        </w:rPr>
        <w:t>play</w:t>
      </w:r>
      <w:proofErr w:type="spellEnd"/>
      <w:r w:rsidRPr="001415A5">
        <w:rPr>
          <w:rFonts w:ascii="Cambria" w:hAnsi="Cambria"/>
          <w:sz w:val="24"/>
          <w:lang w:val="fr-FR"/>
        </w:rPr>
        <w:t xml:space="preserve"> / autres)</w:t>
      </w:r>
      <w:r w:rsidR="008A7F40" w:rsidRPr="001415A5">
        <w:rPr>
          <w:rFonts w:ascii="Cambria" w:hAnsi="Cambria"/>
          <w:sz w:val="24"/>
          <w:lang w:val="fr-FR"/>
        </w:rPr>
        <w:t>.</w:t>
      </w:r>
    </w:p>
    <w:p w:rsidR="0031166F" w:rsidRPr="001415A5" w:rsidRDefault="001415A5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 xml:space="preserve">*Ex.1 </w:t>
      </w:r>
      <w:r w:rsidRPr="001415A5">
        <w:rPr>
          <w:rFonts w:ascii="Cambria" w:hAnsi="Cambria"/>
          <w:sz w:val="24"/>
          <w:lang w:val="fr-FR"/>
        </w:rPr>
        <w:t xml:space="preserve">Répéter les mots de vocabulaire avec rythme. </w:t>
      </w:r>
    </w:p>
    <w:p w:rsidR="008A7F40" w:rsidRPr="001415A5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>*Ex.2 Trouver parmi les 3 phrases proposes, celle qui correspond à l’image</w:t>
      </w:r>
      <w:r w:rsidR="008A7F40" w:rsidRPr="001415A5">
        <w:rPr>
          <w:rFonts w:ascii="Cambria" w:hAnsi="Cambria"/>
          <w:sz w:val="24"/>
          <w:lang w:val="fr-FR"/>
        </w:rPr>
        <w:t>.</w:t>
      </w:r>
    </w:p>
    <w:p w:rsidR="0031166F" w:rsidRPr="00A86FA1" w:rsidRDefault="001415A5" w:rsidP="0031166F">
      <w:pPr>
        <w:rPr>
          <w:rFonts w:ascii="Cambria" w:hAnsi="Cambria"/>
          <w:sz w:val="24"/>
          <w:lang w:val="fr-FR"/>
        </w:rPr>
      </w:pPr>
      <w:r w:rsidRPr="00A86FA1">
        <w:rPr>
          <w:rFonts w:ascii="Cambria" w:hAnsi="Cambria"/>
          <w:sz w:val="24"/>
          <w:lang w:val="fr-FR"/>
        </w:rPr>
        <w:t>* Distrib</w:t>
      </w:r>
      <w:r w:rsidR="00A86FA1">
        <w:rPr>
          <w:rFonts w:ascii="Cambria" w:hAnsi="Cambria"/>
          <w:sz w:val="24"/>
          <w:lang w:val="fr-FR"/>
        </w:rPr>
        <w:t>u</w:t>
      </w:r>
      <w:r w:rsidRPr="00A86FA1">
        <w:rPr>
          <w:rFonts w:ascii="Cambria" w:hAnsi="Cambria"/>
          <w:sz w:val="24"/>
          <w:lang w:val="fr-FR"/>
        </w:rPr>
        <w:t xml:space="preserve">er le </w:t>
      </w:r>
      <w:proofErr w:type="spellStart"/>
      <w:r w:rsidRPr="00A86FA1">
        <w:rPr>
          <w:rFonts w:ascii="Cambria" w:hAnsi="Cambria"/>
          <w:sz w:val="24"/>
          <w:lang w:val="fr-FR"/>
        </w:rPr>
        <w:t>worksheet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avec le vocabulaire. Découpage des phrases à placer au bon endroit sur la feuille. </w:t>
      </w:r>
      <w:r w:rsidR="00CA780D" w:rsidRPr="00A86FA1">
        <w:rPr>
          <w:rFonts w:ascii="Cambria" w:hAnsi="Cambria"/>
          <w:sz w:val="24"/>
          <w:lang w:val="fr-FR"/>
        </w:rPr>
        <w:t>La c</w:t>
      </w:r>
      <w:r w:rsidRPr="00A86FA1">
        <w:rPr>
          <w:rFonts w:ascii="Cambria" w:hAnsi="Cambria"/>
          <w:sz w:val="24"/>
          <w:lang w:val="fr-FR"/>
        </w:rPr>
        <w:t xml:space="preserve">orrection </w:t>
      </w:r>
      <w:r w:rsidR="00CA780D" w:rsidRPr="00A86FA1">
        <w:rPr>
          <w:rFonts w:ascii="Cambria" w:hAnsi="Cambria"/>
          <w:sz w:val="24"/>
          <w:lang w:val="fr-FR"/>
        </w:rPr>
        <w:t xml:space="preserve">se fera </w:t>
      </w:r>
      <w:r w:rsidRPr="00A86FA1">
        <w:rPr>
          <w:rFonts w:ascii="Cambria" w:hAnsi="Cambria"/>
          <w:sz w:val="24"/>
          <w:lang w:val="fr-FR"/>
        </w:rPr>
        <w:t>ensemble avant de coller.</w:t>
      </w:r>
      <w:r w:rsidR="0031166F" w:rsidRPr="00A86FA1">
        <w:rPr>
          <w:rFonts w:ascii="Cambria" w:hAnsi="Cambria"/>
          <w:sz w:val="24"/>
          <w:lang w:val="fr-FR"/>
        </w:rPr>
        <w:t xml:space="preserve"> </w:t>
      </w:r>
    </w:p>
    <w:p w:rsidR="001415A5" w:rsidRPr="001415A5" w:rsidRDefault="001415A5" w:rsidP="0031166F">
      <w:pPr>
        <w:rPr>
          <w:rFonts w:ascii="Cambria" w:hAnsi="Cambria"/>
          <w:sz w:val="24"/>
          <w:u w:val="single"/>
          <w:lang w:val="fr-FR"/>
        </w:rPr>
      </w:pPr>
      <w:r w:rsidRPr="001415A5">
        <w:rPr>
          <w:rFonts w:ascii="Cambria" w:hAnsi="Cambria"/>
          <w:sz w:val="24"/>
          <w:u w:val="single"/>
          <w:lang w:val="fr-FR"/>
        </w:rPr>
        <w:t xml:space="preserve">2. Production orale en continu: </w:t>
      </w:r>
    </w:p>
    <w:p w:rsidR="0031166F" w:rsidRPr="001415A5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 xml:space="preserve">*Essayer de faire une phrase de type: </w:t>
      </w:r>
      <w:proofErr w:type="spellStart"/>
      <w:r w:rsidR="0031166F" w:rsidRPr="001415A5">
        <w:rPr>
          <w:rFonts w:ascii="Cambria" w:hAnsi="Cambria"/>
          <w:color w:val="FF0000"/>
          <w:sz w:val="24"/>
          <w:lang w:val="fr-FR"/>
        </w:rPr>
        <w:t>At</w:t>
      </w:r>
      <w:proofErr w:type="spellEnd"/>
      <w:r w:rsidR="0031166F" w:rsidRPr="001415A5">
        <w:rPr>
          <w:rFonts w:ascii="Cambria" w:hAnsi="Cambria"/>
          <w:color w:val="FF0000"/>
          <w:sz w:val="24"/>
          <w:lang w:val="fr-FR"/>
        </w:rPr>
        <w:t xml:space="preserve"> the weekend, I  </w:t>
      </w:r>
      <w:r w:rsidR="009862C3" w:rsidRPr="001415A5">
        <w:rPr>
          <w:rFonts w:ascii="Cambria" w:hAnsi="Cambria"/>
          <w:color w:val="FF0000"/>
          <w:sz w:val="24"/>
          <w:lang w:val="fr-FR"/>
        </w:rPr>
        <w:t xml:space="preserve">… and I …   </w:t>
      </w:r>
      <w:r w:rsidR="009862C3" w:rsidRPr="001415A5">
        <w:rPr>
          <w:rFonts w:ascii="Cambria" w:hAnsi="Cambria"/>
          <w:sz w:val="24"/>
          <w:lang w:val="fr-FR"/>
        </w:rPr>
        <w:t>Trace écrite.</w:t>
      </w:r>
      <w:r w:rsidR="008A7F40" w:rsidRPr="001415A5">
        <w:rPr>
          <w:rFonts w:ascii="Cambria" w:hAnsi="Cambria"/>
          <w:sz w:val="24"/>
          <w:lang w:val="fr-FR"/>
        </w:rPr>
        <w:t xml:space="preserve">  </w:t>
      </w:r>
    </w:p>
    <w:p w:rsidR="008A7F40" w:rsidRPr="00A86FA1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>*Avec des gestes de la main, faire comprendre</w:t>
      </w:r>
      <w:r>
        <w:rPr>
          <w:rFonts w:ascii="Cambria" w:hAnsi="Cambria"/>
          <w:sz w:val="24"/>
          <w:lang w:val="fr-FR"/>
        </w:rPr>
        <w:t xml:space="preserve"> le passage à la négation (</w:t>
      </w:r>
      <w:proofErr w:type="spellStart"/>
      <w:r w:rsidR="008A7F40" w:rsidRPr="001415A5">
        <w:rPr>
          <w:rFonts w:ascii="Cambria" w:hAnsi="Cambria"/>
          <w:sz w:val="24"/>
          <w:lang w:val="fr-FR"/>
        </w:rPr>
        <w:t>Thumbs</w:t>
      </w:r>
      <w:proofErr w:type="spellEnd"/>
      <w:r w:rsidR="008A7F40" w:rsidRPr="001415A5">
        <w:rPr>
          <w:rFonts w:ascii="Cambria" w:hAnsi="Cambria"/>
          <w:sz w:val="24"/>
          <w:lang w:val="fr-FR"/>
        </w:rPr>
        <w:t xml:space="preserve"> up. </w:t>
      </w:r>
      <w:proofErr w:type="spellStart"/>
      <w:r w:rsidRPr="00A86FA1">
        <w:rPr>
          <w:rFonts w:ascii="Cambria" w:hAnsi="Cambria"/>
          <w:sz w:val="24"/>
          <w:lang w:val="fr-FR"/>
        </w:rPr>
        <w:t>Then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</w:t>
      </w:r>
      <w:proofErr w:type="spellStart"/>
      <w:r w:rsidRPr="00A86FA1">
        <w:rPr>
          <w:rFonts w:ascii="Cambria" w:hAnsi="Cambria"/>
          <w:sz w:val="24"/>
          <w:lang w:val="fr-FR"/>
        </w:rPr>
        <w:t>thumbs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down)</w:t>
      </w:r>
    </w:p>
    <w:p w:rsidR="008A7F40" w:rsidRPr="001415A5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>*Réactivation de</w:t>
      </w:r>
      <w:r w:rsidR="008A7F40" w:rsidRPr="001415A5">
        <w:rPr>
          <w:rFonts w:ascii="Cambria" w:hAnsi="Cambria"/>
          <w:sz w:val="24"/>
          <w:lang w:val="fr-FR"/>
        </w:rPr>
        <w:t xml:space="preserve"> </w:t>
      </w:r>
      <w:proofErr w:type="spellStart"/>
      <w:r w:rsidR="008A7F40" w:rsidRPr="001415A5">
        <w:rPr>
          <w:rFonts w:ascii="Cambria" w:hAnsi="Cambria"/>
          <w:color w:val="FF0000"/>
          <w:sz w:val="24"/>
          <w:lang w:val="fr-FR"/>
        </w:rPr>
        <w:t>don’t</w:t>
      </w:r>
      <w:proofErr w:type="spellEnd"/>
      <w:r>
        <w:rPr>
          <w:rFonts w:ascii="Cambria" w:hAnsi="Cambria"/>
          <w:sz w:val="24"/>
          <w:lang w:val="fr-FR"/>
        </w:rPr>
        <w:t xml:space="preserve"> avec des exemples de </w:t>
      </w:r>
      <w:proofErr w:type="spellStart"/>
      <w:r>
        <w:rPr>
          <w:rFonts w:ascii="Cambria" w:hAnsi="Cambria"/>
          <w:sz w:val="24"/>
          <w:lang w:val="fr-FR"/>
        </w:rPr>
        <w:t>Classroom</w:t>
      </w:r>
      <w:proofErr w:type="spellEnd"/>
      <w:r>
        <w:rPr>
          <w:rFonts w:ascii="Cambria" w:hAnsi="Cambria"/>
          <w:sz w:val="24"/>
          <w:lang w:val="fr-FR"/>
        </w:rPr>
        <w:t xml:space="preserve"> English</w:t>
      </w:r>
      <w:r w:rsidR="008A7F40" w:rsidRPr="001415A5">
        <w:rPr>
          <w:rFonts w:ascii="Cambria" w:hAnsi="Cambria"/>
          <w:sz w:val="24"/>
          <w:lang w:val="fr-FR"/>
        </w:rPr>
        <w:t xml:space="preserve"> </w:t>
      </w:r>
      <w:r>
        <w:rPr>
          <w:rFonts w:ascii="Cambria" w:hAnsi="Cambria"/>
          <w:sz w:val="24"/>
          <w:lang w:val="fr-FR"/>
        </w:rPr>
        <w:t>(Ne pas parler en Français etc.)</w:t>
      </w:r>
    </w:p>
    <w:p w:rsidR="0031166F" w:rsidRPr="001415A5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>*Faisons des phrases. Je commence:</w:t>
      </w:r>
    </w:p>
    <w:p w:rsidR="008A7F40" w:rsidRPr="001415A5" w:rsidRDefault="008A7F40" w:rsidP="0031166F">
      <w:pPr>
        <w:rPr>
          <w:rFonts w:ascii="Cambria" w:hAnsi="Cambria"/>
          <w:color w:val="FF0000"/>
          <w:sz w:val="24"/>
        </w:rPr>
      </w:pPr>
      <w:r w:rsidRPr="001415A5">
        <w:rPr>
          <w:rFonts w:ascii="Cambria" w:hAnsi="Cambria"/>
          <w:color w:val="FF0000"/>
          <w:sz w:val="24"/>
        </w:rPr>
        <w:t>At the weekend, I go to the swimming</w:t>
      </w:r>
      <w:r w:rsidR="000C35D6" w:rsidRPr="001415A5">
        <w:rPr>
          <w:rFonts w:ascii="Cambria" w:hAnsi="Cambria"/>
          <w:color w:val="FF0000"/>
          <w:sz w:val="24"/>
        </w:rPr>
        <w:t>-</w:t>
      </w:r>
      <w:r w:rsidR="001415A5" w:rsidRPr="001415A5">
        <w:rPr>
          <w:rFonts w:ascii="Cambria" w:hAnsi="Cambria"/>
          <w:color w:val="FF0000"/>
          <w:sz w:val="24"/>
        </w:rPr>
        <w:t>pool BUT I don’t do my homework</w:t>
      </w:r>
      <w:proofErr w:type="gramStart"/>
      <w:r w:rsidR="001415A5" w:rsidRPr="001415A5">
        <w:rPr>
          <w:rFonts w:ascii="Cambria" w:hAnsi="Cambria"/>
          <w:color w:val="FF0000"/>
          <w:sz w:val="24"/>
        </w:rPr>
        <w:t>!!</w:t>
      </w:r>
      <w:r w:rsidRPr="001415A5">
        <w:rPr>
          <w:rFonts w:ascii="Cambria" w:hAnsi="Cambria"/>
          <w:color w:val="FF0000"/>
          <w:sz w:val="24"/>
        </w:rPr>
        <w:t>.</w:t>
      </w:r>
      <w:proofErr w:type="gramEnd"/>
    </w:p>
    <w:p w:rsidR="008A7F40" w:rsidRPr="00A86FA1" w:rsidRDefault="00CA780D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</w:rPr>
        <w:t>*</w:t>
      </w:r>
      <w:r w:rsidR="001415A5">
        <w:rPr>
          <w:rFonts w:ascii="Cambria" w:hAnsi="Cambria"/>
          <w:sz w:val="24"/>
        </w:rPr>
        <w:t>Demander: D</w:t>
      </w:r>
      <w:r w:rsidR="008A7F40">
        <w:rPr>
          <w:rFonts w:ascii="Cambria" w:hAnsi="Cambria"/>
          <w:sz w:val="24"/>
        </w:rPr>
        <w:t xml:space="preserve">o you do your homework? </w:t>
      </w:r>
      <w:proofErr w:type="spellStart"/>
      <w:r w:rsidR="008A7F40" w:rsidRPr="00A86FA1">
        <w:rPr>
          <w:rFonts w:ascii="Cambria" w:hAnsi="Cambria"/>
          <w:sz w:val="24"/>
          <w:lang w:val="fr-FR"/>
        </w:rPr>
        <w:t>Yes</w:t>
      </w:r>
      <w:proofErr w:type="spellEnd"/>
      <w:r w:rsidR="008A7F40" w:rsidRPr="00A86FA1">
        <w:rPr>
          <w:rFonts w:ascii="Cambria" w:hAnsi="Cambria"/>
          <w:sz w:val="24"/>
          <w:lang w:val="fr-FR"/>
        </w:rPr>
        <w:t>? No?</w:t>
      </w:r>
    </w:p>
    <w:p w:rsidR="008A7F40" w:rsidRPr="001415A5" w:rsidRDefault="001415A5" w:rsidP="0031166F">
      <w:pPr>
        <w:rPr>
          <w:rFonts w:ascii="Cambria" w:hAnsi="Cambria"/>
          <w:sz w:val="24"/>
          <w:lang w:val="fr-FR"/>
        </w:rPr>
      </w:pPr>
      <w:r w:rsidRPr="001415A5">
        <w:rPr>
          <w:rFonts w:ascii="Cambria" w:hAnsi="Cambria"/>
          <w:sz w:val="24"/>
          <w:lang w:val="fr-FR"/>
        </w:rPr>
        <w:t>Ecrire un exemple au tableau.</w:t>
      </w:r>
    </w:p>
    <w:p w:rsidR="008A7F40" w:rsidRPr="001415A5" w:rsidRDefault="00CA780D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1415A5" w:rsidRPr="001415A5">
        <w:rPr>
          <w:rFonts w:ascii="Cambria" w:hAnsi="Cambria"/>
          <w:sz w:val="24"/>
          <w:lang w:val="fr-FR"/>
        </w:rPr>
        <w:t>Production o</w:t>
      </w:r>
      <w:r w:rsidR="008A7F40" w:rsidRPr="001415A5">
        <w:rPr>
          <w:rFonts w:ascii="Cambria" w:hAnsi="Cambria"/>
          <w:sz w:val="24"/>
          <w:lang w:val="fr-FR"/>
        </w:rPr>
        <w:t>ral</w:t>
      </w:r>
      <w:r w:rsidR="001415A5" w:rsidRPr="001415A5">
        <w:rPr>
          <w:rFonts w:ascii="Cambria" w:hAnsi="Cambria"/>
          <w:sz w:val="24"/>
          <w:lang w:val="fr-FR"/>
        </w:rPr>
        <w:t xml:space="preserve">e à l’aide des </w:t>
      </w:r>
      <w:proofErr w:type="spellStart"/>
      <w:r w:rsidR="001415A5" w:rsidRPr="001415A5">
        <w:rPr>
          <w:rFonts w:ascii="Cambria" w:hAnsi="Cambria"/>
          <w:sz w:val="24"/>
          <w:lang w:val="fr-FR"/>
        </w:rPr>
        <w:t>fla</w:t>
      </w:r>
      <w:r w:rsidR="008A7F40" w:rsidRPr="001415A5">
        <w:rPr>
          <w:rFonts w:ascii="Cambria" w:hAnsi="Cambria"/>
          <w:sz w:val="24"/>
          <w:lang w:val="fr-FR"/>
        </w:rPr>
        <w:t>shcards</w:t>
      </w:r>
      <w:proofErr w:type="spellEnd"/>
      <w:r w:rsidR="008A7F40" w:rsidRPr="001415A5">
        <w:rPr>
          <w:rFonts w:ascii="Cambria" w:hAnsi="Cambria"/>
          <w:sz w:val="24"/>
          <w:lang w:val="fr-FR"/>
        </w:rPr>
        <w:t xml:space="preserve"> </w:t>
      </w:r>
      <w:r w:rsidR="001415A5" w:rsidRPr="001415A5">
        <w:rPr>
          <w:rFonts w:ascii="Cambria" w:hAnsi="Cambria"/>
          <w:sz w:val="24"/>
          <w:lang w:val="fr-FR"/>
        </w:rPr>
        <w:t>dans deux boîtes</w:t>
      </w:r>
      <w:r w:rsidR="00A86FA1">
        <w:rPr>
          <w:rFonts w:ascii="Cambria" w:hAnsi="Cambria"/>
          <w:sz w:val="24"/>
          <w:lang w:val="fr-FR"/>
        </w:rPr>
        <w:t xml:space="preserve"> </w:t>
      </w:r>
      <w:r w:rsidR="008A7F40" w:rsidRPr="001415A5">
        <w:rPr>
          <w:rFonts w:ascii="Cambria" w:hAnsi="Cambria"/>
          <w:sz w:val="24"/>
          <w:lang w:val="fr-FR"/>
        </w:rPr>
        <w:t>(</w:t>
      </w:r>
      <w:proofErr w:type="spellStart"/>
      <w:r w:rsidR="008A7F40" w:rsidRPr="001415A5">
        <w:rPr>
          <w:rFonts w:ascii="Cambria" w:hAnsi="Cambria"/>
          <w:sz w:val="24"/>
          <w:lang w:val="fr-FR"/>
        </w:rPr>
        <w:t>tick</w:t>
      </w:r>
      <w:proofErr w:type="spellEnd"/>
      <w:r w:rsidR="008A7F40" w:rsidRPr="001415A5">
        <w:rPr>
          <w:rFonts w:ascii="Cambria" w:hAnsi="Cambria"/>
          <w:sz w:val="24"/>
          <w:lang w:val="fr-FR"/>
        </w:rPr>
        <w:t xml:space="preserve"> and cross)</w:t>
      </w:r>
      <w:r w:rsidR="001415A5" w:rsidRPr="001415A5">
        <w:rPr>
          <w:rFonts w:ascii="Cambria" w:hAnsi="Cambria"/>
          <w:sz w:val="24"/>
          <w:lang w:val="fr-FR"/>
        </w:rPr>
        <w:t>.</w:t>
      </w:r>
      <w:r w:rsidR="001415A5">
        <w:rPr>
          <w:rFonts w:ascii="Cambria" w:hAnsi="Cambria"/>
          <w:sz w:val="24"/>
          <w:lang w:val="fr-FR"/>
        </w:rPr>
        <w:t xml:space="preserve"> </w:t>
      </w:r>
      <w:r w:rsidR="008A7F40" w:rsidRPr="001415A5">
        <w:rPr>
          <w:rFonts w:ascii="Cambria" w:hAnsi="Cambria"/>
          <w:sz w:val="24"/>
          <w:lang w:val="fr-FR"/>
        </w:rPr>
        <w:t xml:space="preserve"> </w:t>
      </w:r>
      <w:r w:rsidR="001415A5" w:rsidRPr="001415A5">
        <w:rPr>
          <w:rFonts w:ascii="Cambria" w:hAnsi="Cambria"/>
          <w:sz w:val="24"/>
          <w:lang w:val="fr-FR"/>
        </w:rPr>
        <w:t>L’élève doit prendre une image de chaque boîte et faire une phrase</w:t>
      </w:r>
      <w:r>
        <w:rPr>
          <w:rFonts w:ascii="Cambria" w:hAnsi="Cambria"/>
          <w:sz w:val="24"/>
          <w:lang w:val="fr-FR"/>
        </w:rPr>
        <w:t> </w:t>
      </w:r>
      <w:r w:rsidR="001415A5" w:rsidRPr="001415A5">
        <w:rPr>
          <w:rFonts w:ascii="Cambria" w:hAnsi="Cambria"/>
          <w:sz w:val="24"/>
          <w:lang w:val="fr-FR"/>
        </w:rPr>
        <w:t>:</w:t>
      </w:r>
    </w:p>
    <w:p w:rsidR="008A7F40" w:rsidRPr="001415A5" w:rsidRDefault="008A7F40" w:rsidP="0031166F">
      <w:pPr>
        <w:rPr>
          <w:rFonts w:ascii="Cambria" w:hAnsi="Cambria"/>
          <w:color w:val="FF0000"/>
          <w:sz w:val="24"/>
        </w:rPr>
      </w:pPr>
      <w:r w:rsidRPr="001415A5">
        <w:rPr>
          <w:rFonts w:ascii="Cambria" w:hAnsi="Cambria"/>
          <w:color w:val="FF0000"/>
          <w:sz w:val="24"/>
        </w:rPr>
        <w:t>At the weekend, I … but I don’t …</w:t>
      </w:r>
    </w:p>
    <w:p w:rsidR="008A7F40" w:rsidRPr="00CA780D" w:rsidRDefault="001415A5" w:rsidP="0031166F">
      <w:pPr>
        <w:rPr>
          <w:rFonts w:ascii="Cambria" w:hAnsi="Cambria"/>
          <w:i/>
          <w:sz w:val="24"/>
          <w:lang w:val="fr-FR"/>
        </w:rPr>
      </w:pPr>
      <w:r w:rsidRPr="00CA780D">
        <w:rPr>
          <w:rFonts w:ascii="Cambria" w:hAnsi="Cambria"/>
          <w:i/>
          <w:sz w:val="24"/>
          <w:lang w:val="fr-FR"/>
        </w:rPr>
        <w:t xml:space="preserve">Tenter de faire l’exercice cahier fermé, mais si un élève a du mal à </w:t>
      </w:r>
      <w:r w:rsidR="00CA780D">
        <w:rPr>
          <w:rFonts w:ascii="Cambria" w:hAnsi="Cambria"/>
          <w:i/>
          <w:sz w:val="24"/>
          <w:lang w:val="fr-FR"/>
        </w:rPr>
        <w:t>se rappeler d’une activité</w:t>
      </w:r>
      <w:r w:rsidRPr="00CA780D">
        <w:rPr>
          <w:rFonts w:ascii="Cambria" w:hAnsi="Cambria"/>
          <w:i/>
          <w:sz w:val="24"/>
          <w:lang w:val="fr-FR"/>
        </w:rPr>
        <w:t>, il pourra regarder</w:t>
      </w:r>
      <w:r w:rsidR="00CA780D" w:rsidRPr="00CA780D">
        <w:rPr>
          <w:rFonts w:ascii="Cambria" w:hAnsi="Cambria"/>
          <w:i/>
          <w:sz w:val="24"/>
          <w:lang w:val="fr-FR"/>
        </w:rPr>
        <w:t xml:space="preserve"> rapidement</w:t>
      </w:r>
      <w:r w:rsidRPr="00CA780D">
        <w:rPr>
          <w:rFonts w:ascii="Cambria" w:hAnsi="Cambria"/>
          <w:i/>
          <w:sz w:val="24"/>
          <w:lang w:val="fr-FR"/>
        </w:rPr>
        <w:t>.</w:t>
      </w:r>
    </w:p>
    <w:p w:rsidR="00CA780D" w:rsidRDefault="00CA780D" w:rsidP="0031166F">
      <w:pPr>
        <w:rPr>
          <w:rFonts w:ascii="Cambria" w:hAnsi="Cambria"/>
          <w:i/>
          <w:sz w:val="24"/>
          <w:lang w:val="fr-FR"/>
        </w:rPr>
      </w:pPr>
      <w:r w:rsidRPr="00CA780D">
        <w:rPr>
          <w:rFonts w:ascii="Cambria" w:hAnsi="Cambria"/>
          <w:i/>
          <w:sz w:val="24"/>
          <w:lang w:val="fr-FR"/>
        </w:rPr>
        <w:t xml:space="preserve">Au bout de quelques phrases, commencer à effacer le tableau afin de privilégier la mémorisation. </w:t>
      </w:r>
    </w:p>
    <w:p w:rsidR="001019AC" w:rsidRPr="00CA780D" w:rsidRDefault="00CA780D" w:rsidP="0031166F">
      <w:pPr>
        <w:rPr>
          <w:rFonts w:ascii="Cambria" w:hAnsi="Cambria"/>
          <w:sz w:val="24"/>
          <w:lang w:val="fr-FR"/>
        </w:rPr>
      </w:pPr>
      <w:proofErr w:type="spellStart"/>
      <w:r w:rsidRPr="00CA780D">
        <w:rPr>
          <w:rFonts w:ascii="Cambria" w:hAnsi="Cambria"/>
          <w:sz w:val="24"/>
          <w:lang w:val="fr-FR"/>
        </w:rPr>
        <w:t>Homework</w:t>
      </w:r>
      <w:proofErr w:type="spellEnd"/>
      <w:r w:rsidRPr="00CA780D">
        <w:rPr>
          <w:rFonts w:ascii="Cambria" w:hAnsi="Cambria"/>
          <w:sz w:val="24"/>
          <w:lang w:val="fr-FR"/>
        </w:rPr>
        <w:t xml:space="preserve">: Trouver les jours de la semaine dans la grille. </w:t>
      </w:r>
      <w:r>
        <w:rPr>
          <w:rFonts w:ascii="Cambria" w:hAnsi="Cambria"/>
          <w:sz w:val="24"/>
          <w:lang w:val="fr-FR"/>
        </w:rPr>
        <w:t xml:space="preserve">Noter les réponses à côté. </w:t>
      </w:r>
    </w:p>
    <w:p w:rsidR="002D1E3D" w:rsidRPr="002D1E3D" w:rsidRDefault="002D1E3D" w:rsidP="002D1E3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mbria" w:hAnsi="Cambria"/>
          <w:sz w:val="24"/>
          <w:lang w:val="fr-FR"/>
        </w:rPr>
      </w:pPr>
      <w:r w:rsidRPr="002D1E3D">
        <w:rPr>
          <w:rFonts w:ascii="Cambria" w:hAnsi="Cambria"/>
          <w:sz w:val="24"/>
          <w:lang w:val="fr-FR"/>
        </w:rPr>
        <w:lastRenderedPageBreak/>
        <w:t xml:space="preserve">Comprendre une invitation laissée sur un répondeur. </w:t>
      </w:r>
      <w:r w:rsidRPr="003A3350">
        <w:rPr>
          <w:rFonts w:ascii="Cambria" w:hAnsi="Cambria"/>
          <w:sz w:val="24"/>
          <w:lang w:val="fr-FR"/>
        </w:rPr>
        <w:t>(2 séances)</w:t>
      </w:r>
    </w:p>
    <w:p w:rsidR="002D1E3D" w:rsidRDefault="002D1E3D" w:rsidP="002D1E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 w:rsidRPr="002D1E3D">
        <w:rPr>
          <w:rFonts w:ascii="Cambria" w:hAnsi="Cambria"/>
          <w:sz w:val="24"/>
          <w:lang w:val="fr-FR"/>
        </w:rPr>
        <w:t>Objectifs:</w:t>
      </w:r>
      <w:r w:rsidRPr="002D1E3D">
        <w:rPr>
          <w:lang w:val="fr-FR"/>
        </w:rPr>
        <w:t xml:space="preserve"> </w:t>
      </w:r>
      <w:r w:rsidRPr="002D1E3D">
        <w:rPr>
          <w:rFonts w:ascii="Cambria" w:hAnsi="Cambria"/>
          <w:sz w:val="24"/>
          <w:lang w:val="fr-FR"/>
        </w:rPr>
        <w:tab/>
        <w:t>Comprendre une invitation laissée sur un répondeur.</w:t>
      </w:r>
      <w:r>
        <w:rPr>
          <w:rFonts w:ascii="Cambria" w:hAnsi="Cambria"/>
          <w:sz w:val="24"/>
          <w:lang w:val="fr-FR"/>
        </w:rPr>
        <w:t xml:space="preserve"> </w:t>
      </w:r>
      <w:r w:rsidRPr="002D1E3D">
        <w:rPr>
          <w:rFonts w:ascii="Cambria" w:hAnsi="Cambria"/>
          <w:sz w:val="24"/>
          <w:lang w:val="fr-FR"/>
        </w:rPr>
        <w:t>Etre capable de laisser son propre message sur répondeur (enregistrement oral).</w:t>
      </w:r>
    </w:p>
    <w:p w:rsidR="002D1E3D" w:rsidRPr="002D1E3D" w:rsidRDefault="002D1E3D" w:rsidP="002D1E3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Tâche intermédiaire : Parler en continu : Laisser un message sur le répondeur.</w:t>
      </w:r>
    </w:p>
    <w:p w:rsidR="0031166F" w:rsidRPr="003A3350" w:rsidRDefault="003A3350" w:rsidP="002D1E3D">
      <w:pPr>
        <w:rPr>
          <w:rFonts w:ascii="Cambria" w:hAnsi="Cambria"/>
          <w:sz w:val="24"/>
          <w:u w:val="single"/>
        </w:rPr>
      </w:pPr>
      <w:r w:rsidRPr="003A3350">
        <w:rPr>
          <w:rFonts w:ascii="Cambria" w:hAnsi="Cambria"/>
          <w:sz w:val="24"/>
          <w:u w:val="single"/>
        </w:rPr>
        <w:t xml:space="preserve">1. </w:t>
      </w:r>
      <w:r w:rsidR="0031166F" w:rsidRPr="003A3350">
        <w:rPr>
          <w:rFonts w:ascii="Cambria" w:hAnsi="Cambria"/>
          <w:sz w:val="24"/>
          <w:u w:val="single"/>
        </w:rPr>
        <w:t xml:space="preserve">Recap: Days of the week </w:t>
      </w:r>
    </w:p>
    <w:p w:rsidR="003A3350" w:rsidRDefault="003A3350" w:rsidP="003A3350">
      <w:pPr>
        <w:rPr>
          <w:rFonts w:ascii="Cambria" w:hAnsi="Cambria"/>
          <w:sz w:val="24"/>
        </w:rPr>
      </w:pPr>
      <w:r>
        <w:rPr>
          <w:rFonts w:ascii="Cambria" w:hAnsi="Cambria"/>
          <w:sz w:val="24"/>
        </w:rPr>
        <w:t>*Correction des devoirs.</w:t>
      </w:r>
    </w:p>
    <w:p w:rsidR="003A3350" w:rsidRPr="003A3350" w:rsidRDefault="003A3350" w:rsidP="003A3350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</w:rPr>
        <w:t>*PowerPoint</w:t>
      </w:r>
      <w:r w:rsidRPr="0031166F">
        <w:rPr>
          <w:rFonts w:ascii="Cambria" w:hAnsi="Cambria"/>
          <w:sz w:val="24"/>
        </w:rPr>
        <w:t xml:space="preserve">: Days of the week. </w:t>
      </w:r>
      <w:r w:rsidRPr="003A3350">
        <w:rPr>
          <w:rFonts w:ascii="Cambria" w:hAnsi="Cambria"/>
          <w:sz w:val="24"/>
          <w:lang w:val="fr-FR"/>
        </w:rPr>
        <w:t>Trouver le mot qui manqu</w:t>
      </w:r>
      <w:r>
        <w:rPr>
          <w:rFonts w:ascii="Cambria" w:hAnsi="Cambria"/>
          <w:sz w:val="24"/>
          <w:lang w:val="fr-FR"/>
        </w:rPr>
        <w:t>e</w:t>
      </w:r>
      <w:r w:rsidRPr="003A3350">
        <w:rPr>
          <w:rFonts w:ascii="Cambria" w:hAnsi="Cambria"/>
          <w:sz w:val="24"/>
          <w:lang w:val="fr-FR"/>
        </w:rPr>
        <w:t xml:space="preserve">. </w:t>
      </w:r>
    </w:p>
    <w:p w:rsidR="003A3350" w:rsidRPr="00A86FA1" w:rsidRDefault="003A3350" w:rsidP="003A3350">
      <w:pPr>
        <w:ind w:right="-897"/>
        <w:rPr>
          <w:rFonts w:ascii="Cambria" w:hAnsi="Cambria"/>
          <w:sz w:val="24"/>
          <w:lang w:val="fr-FR"/>
        </w:rPr>
      </w:pPr>
      <w:proofErr w:type="gramStart"/>
      <w:r w:rsidRPr="00A86FA1">
        <w:rPr>
          <w:rFonts w:ascii="Cambria" w:hAnsi="Cambria"/>
          <w:sz w:val="24"/>
          <w:u w:val="single"/>
          <w:lang w:val="fr-FR"/>
        </w:rPr>
        <w:t>2.</w:t>
      </w:r>
      <w:r w:rsidR="0031166F" w:rsidRPr="00A86FA1">
        <w:rPr>
          <w:rFonts w:ascii="Cambria" w:hAnsi="Cambria"/>
          <w:sz w:val="24"/>
          <w:u w:val="single"/>
          <w:lang w:val="fr-FR"/>
        </w:rPr>
        <w:t>Time</w:t>
      </w:r>
      <w:proofErr w:type="gramEnd"/>
      <w:r w:rsidR="0031166F" w:rsidRPr="00A86FA1">
        <w:rPr>
          <w:rFonts w:ascii="Cambria" w:hAnsi="Cambria"/>
          <w:sz w:val="24"/>
          <w:u w:val="single"/>
          <w:lang w:val="fr-FR"/>
        </w:rPr>
        <w:t>:</w:t>
      </w:r>
      <w:r w:rsidR="0031166F" w:rsidRPr="00A86FA1">
        <w:rPr>
          <w:rFonts w:ascii="Cambria" w:hAnsi="Cambria"/>
          <w:sz w:val="24"/>
          <w:lang w:val="fr-FR"/>
        </w:rPr>
        <w:t xml:space="preserve"> </w:t>
      </w:r>
    </w:p>
    <w:p w:rsidR="00A41D35" w:rsidRPr="00A86FA1" w:rsidRDefault="003A3350" w:rsidP="003A3350">
      <w:pPr>
        <w:ind w:right="-897"/>
        <w:rPr>
          <w:rFonts w:ascii="Cambria" w:hAnsi="Cambria"/>
          <w:sz w:val="24"/>
          <w:lang w:val="fr-FR"/>
        </w:rPr>
      </w:pPr>
      <w:r w:rsidRPr="00A86FA1">
        <w:rPr>
          <w:rFonts w:ascii="Cambria" w:hAnsi="Cambria"/>
          <w:sz w:val="24"/>
          <w:lang w:val="fr-FR"/>
        </w:rPr>
        <w:t>*</w:t>
      </w:r>
      <w:proofErr w:type="spellStart"/>
      <w:r w:rsidRPr="00A86FA1">
        <w:rPr>
          <w:rFonts w:ascii="Cambria" w:hAnsi="Cambria"/>
          <w:sz w:val="24"/>
          <w:lang w:val="fr-FR"/>
        </w:rPr>
        <w:t>Rebrassage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de l’heure avec le ‘</w:t>
      </w:r>
      <w:r w:rsidR="00A41D35" w:rsidRPr="00A86FA1">
        <w:rPr>
          <w:rFonts w:ascii="Cambria" w:hAnsi="Cambria"/>
          <w:sz w:val="24"/>
          <w:lang w:val="fr-FR"/>
        </w:rPr>
        <w:t xml:space="preserve"> </w:t>
      </w:r>
      <w:proofErr w:type="spellStart"/>
      <w:r w:rsidR="00A41D35" w:rsidRPr="00A86FA1">
        <w:rPr>
          <w:rFonts w:ascii="Cambria" w:hAnsi="Cambria"/>
          <w:sz w:val="24"/>
          <w:lang w:val="fr-FR"/>
        </w:rPr>
        <w:t>teaching</w:t>
      </w:r>
      <w:proofErr w:type="spellEnd"/>
      <w:r w:rsidR="00A41D35" w:rsidRPr="00A86FA1">
        <w:rPr>
          <w:rFonts w:ascii="Cambria" w:hAnsi="Cambria"/>
          <w:sz w:val="24"/>
          <w:lang w:val="fr-FR"/>
        </w:rPr>
        <w:t xml:space="preserve"> </w:t>
      </w:r>
      <w:proofErr w:type="spellStart"/>
      <w:r w:rsidR="00A41D35" w:rsidRPr="00A86FA1">
        <w:rPr>
          <w:rFonts w:ascii="Cambria" w:hAnsi="Cambria"/>
          <w:sz w:val="24"/>
          <w:lang w:val="fr-FR"/>
        </w:rPr>
        <w:t>clock</w:t>
      </w:r>
      <w:proofErr w:type="spellEnd"/>
      <w:r w:rsidRPr="00A86FA1">
        <w:rPr>
          <w:rFonts w:ascii="Cambria" w:hAnsi="Cambria"/>
          <w:sz w:val="24"/>
          <w:lang w:val="fr-FR"/>
        </w:rPr>
        <w:t>’</w:t>
      </w:r>
      <w:r w:rsidR="00A41D35" w:rsidRPr="00A86FA1">
        <w:rPr>
          <w:rFonts w:ascii="Cambria" w:hAnsi="Cambria"/>
          <w:sz w:val="24"/>
          <w:lang w:val="fr-FR"/>
        </w:rPr>
        <w:t xml:space="preserve">: </w:t>
      </w:r>
      <w:hyperlink r:id="rId6" w:history="1">
        <w:r w:rsidRPr="00A86FA1">
          <w:rPr>
            <w:rStyle w:val="Hyperlink"/>
            <w:rFonts w:ascii="Cambria" w:hAnsi="Cambria"/>
            <w:sz w:val="24"/>
            <w:u w:val="none"/>
            <w:lang w:val="fr-FR"/>
          </w:rPr>
          <w:t>http://www.time-for-time.com/swf/myclox.swf</w:t>
        </w:r>
      </w:hyperlink>
    </w:p>
    <w:p w:rsidR="0031166F" w:rsidRPr="00A86FA1" w:rsidRDefault="003A3350" w:rsidP="0031166F">
      <w:pPr>
        <w:rPr>
          <w:rFonts w:ascii="Cambria" w:hAnsi="Cambria"/>
          <w:sz w:val="24"/>
          <w:lang w:val="fr-FR"/>
        </w:rPr>
      </w:pPr>
      <w:r w:rsidRPr="00A86FA1">
        <w:rPr>
          <w:rFonts w:ascii="Cambria" w:hAnsi="Cambria"/>
          <w:sz w:val="24"/>
          <w:lang w:val="fr-FR"/>
        </w:rPr>
        <w:t xml:space="preserve">Nous </w:t>
      </w:r>
      <w:r w:rsidR="00520EDC" w:rsidRPr="00A86FA1">
        <w:rPr>
          <w:rFonts w:ascii="Cambria" w:hAnsi="Cambria"/>
          <w:sz w:val="24"/>
          <w:lang w:val="fr-FR"/>
        </w:rPr>
        <w:t>ne travaillerons</w:t>
      </w:r>
      <w:r w:rsidRPr="00A86FA1">
        <w:rPr>
          <w:rFonts w:ascii="Cambria" w:hAnsi="Cambria"/>
          <w:sz w:val="24"/>
          <w:lang w:val="fr-FR"/>
        </w:rPr>
        <w:t xml:space="preserve"> que</w:t>
      </w:r>
      <w:r w:rsidR="00520EDC" w:rsidRPr="00A86FA1">
        <w:rPr>
          <w:rFonts w:ascii="Cambria" w:hAnsi="Cambria"/>
          <w:sz w:val="24"/>
          <w:lang w:val="fr-FR"/>
        </w:rPr>
        <w:t xml:space="preserve"> sur</w:t>
      </w:r>
      <w:r w:rsidRPr="00A86FA1">
        <w:rPr>
          <w:rFonts w:ascii="Cambria" w:hAnsi="Cambria"/>
          <w:sz w:val="24"/>
          <w:lang w:val="fr-FR"/>
        </w:rPr>
        <w:t xml:space="preserve"> l’heure entière afin de limiter le vocabulaire à apprendre tout au long de la séquence.</w:t>
      </w:r>
    </w:p>
    <w:p w:rsidR="003A3350" w:rsidRPr="00A86FA1" w:rsidRDefault="003A3350" w:rsidP="0031166F">
      <w:pPr>
        <w:rPr>
          <w:rFonts w:ascii="Cambria" w:hAnsi="Cambria"/>
          <w:sz w:val="24"/>
          <w:lang w:val="fr-FR"/>
        </w:rPr>
      </w:pPr>
      <w:r w:rsidRPr="00A86FA1">
        <w:rPr>
          <w:rFonts w:ascii="Cambria" w:hAnsi="Cambria"/>
          <w:sz w:val="24"/>
          <w:lang w:val="fr-FR"/>
        </w:rPr>
        <w:t>*</w:t>
      </w:r>
      <w:proofErr w:type="spellStart"/>
      <w:r w:rsidRPr="00A86FA1">
        <w:rPr>
          <w:rFonts w:ascii="Cambria" w:hAnsi="Cambria"/>
          <w:sz w:val="24"/>
          <w:lang w:val="fr-FR"/>
        </w:rPr>
        <w:t>Worksheet</w:t>
      </w:r>
      <w:proofErr w:type="spellEnd"/>
      <w:r w:rsidRPr="00A86FA1">
        <w:rPr>
          <w:rFonts w:ascii="Cambria" w:hAnsi="Cambria"/>
          <w:sz w:val="24"/>
          <w:lang w:val="fr-FR"/>
        </w:rPr>
        <w:t> : ‘</w:t>
      </w:r>
      <w:proofErr w:type="spellStart"/>
      <w:r w:rsidRPr="00A86FA1">
        <w:rPr>
          <w:rFonts w:ascii="Cambria" w:hAnsi="Cambria"/>
          <w:sz w:val="24"/>
          <w:lang w:val="fr-FR"/>
        </w:rPr>
        <w:t>What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time </w:t>
      </w:r>
      <w:proofErr w:type="spellStart"/>
      <w:r w:rsidRPr="00A86FA1">
        <w:rPr>
          <w:rFonts w:ascii="Cambria" w:hAnsi="Cambria"/>
          <w:sz w:val="24"/>
          <w:lang w:val="fr-FR"/>
        </w:rPr>
        <w:t>is</w:t>
      </w:r>
      <w:proofErr w:type="spellEnd"/>
      <w:r w:rsidRPr="00A86FA1">
        <w:rPr>
          <w:rFonts w:ascii="Cambria" w:hAnsi="Cambria"/>
          <w:sz w:val="24"/>
          <w:lang w:val="fr-FR"/>
        </w:rPr>
        <w:t xml:space="preserve"> </w:t>
      </w:r>
      <w:proofErr w:type="spellStart"/>
      <w:r w:rsidRPr="00A86FA1">
        <w:rPr>
          <w:rFonts w:ascii="Cambria" w:hAnsi="Cambria"/>
          <w:sz w:val="24"/>
          <w:lang w:val="fr-FR"/>
        </w:rPr>
        <w:t>it</w:t>
      </w:r>
      <w:proofErr w:type="spellEnd"/>
      <w:r w:rsidRPr="00A86FA1">
        <w:rPr>
          <w:rFonts w:ascii="Cambria" w:hAnsi="Cambria"/>
          <w:sz w:val="24"/>
          <w:lang w:val="fr-FR"/>
        </w:rPr>
        <w:t>’   à remplir.</w:t>
      </w:r>
    </w:p>
    <w:p w:rsidR="00033C5A" w:rsidRPr="00A86FA1" w:rsidRDefault="00A86FA1" w:rsidP="0031166F">
      <w:pPr>
        <w:rPr>
          <w:rFonts w:ascii="Cambria" w:hAnsi="Cambria"/>
          <w:sz w:val="24"/>
        </w:rPr>
      </w:pPr>
      <w:r w:rsidRPr="00A86FA1">
        <w:rPr>
          <w:rFonts w:ascii="Cambria" w:hAnsi="Cambria"/>
          <w:sz w:val="24"/>
          <w:u w:val="single"/>
        </w:rPr>
        <w:t>3. Recap activitie</w:t>
      </w:r>
      <w:r w:rsidR="00033C5A" w:rsidRPr="00A86FA1">
        <w:rPr>
          <w:rFonts w:ascii="Cambria" w:hAnsi="Cambria"/>
          <w:sz w:val="24"/>
          <w:u w:val="single"/>
        </w:rPr>
        <w:t>s</w:t>
      </w:r>
      <w:r w:rsidR="00ED6DDC" w:rsidRPr="00A86FA1">
        <w:rPr>
          <w:rFonts w:ascii="Cambria" w:hAnsi="Cambria"/>
          <w:sz w:val="24"/>
        </w:rPr>
        <w:t xml:space="preserve"> </w:t>
      </w:r>
    </w:p>
    <w:p w:rsidR="0031166F" w:rsidRPr="00033C5A" w:rsidRDefault="00033C5A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ED6DDC" w:rsidRPr="00033C5A">
        <w:rPr>
          <w:rFonts w:ascii="Cambria" w:hAnsi="Cambria"/>
          <w:sz w:val="24"/>
          <w:lang w:val="fr-FR"/>
        </w:rPr>
        <w:t xml:space="preserve">Powerpoint </w:t>
      </w:r>
      <w:r w:rsidRPr="00033C5A">
        <w:rPr>
          <w:rFonts w:ascii="Cambria" w:hAnsi="Cambria"/>
          <w:sz w:val="24"/>
          <w:lang w:val="fr-FR"/>
        </w:rPr>
        <w:t xml:space="preserve">: vocabulaire avec des lettres manquantes. </w:t>
      </w:r>
      <w:r>
        <w:rPr>
          <w:rFonts w:ascii="Cambria" w:hAnsi="Cambria"/>
          <w:sz w:val="24"/>
          <w:lang w:val="fr-FR"/>
        </w:rPr>
        <w:t>Les élèves doivent venir au tableau remettre les lettres en place.</w:t>
      </w:r>
    </w:p>
    <w:p w:rsidR="000C35D6" w:rsidRPr="00A86FA1" w:rsidRDefault="00033C5A" w:rsidP="0031166F">
      <w:pPr>
        <w:rPr>
          <w:rFonts w:ascii="Cambria" w:hAnsi="Cambria"/>
          <w:sz w:val="24"/>
          <w:u w:val="single"/>
          <w:lang w:val="fr-FR"/>
        </w:rPr>
      </w:pPr>
      <w:r w:rsidRPr="00033C5A">
        <w:rPr>
          <w:rFonts w:ascii="Cambria" w:hAnsi="Cambria"/>
          <w:sz w:val="24"/>
          <w:u w:val="single"/>
          <w:lang w:val="fr-FR"/>
        </w:rPr>
        <w:t xml:space="preserve">4. </w:t>
      </w:r>
      <w:proofErr w:type="spellStart"/>
      <w:r w:rsidR="000C35D6" w:rsidRPr="00033C5A">
        <w:rPr>
          <w:rFonts w:ascii="Cambria" w:hAnsi="Cambria"/>
          <w:sz w:val="24"/>
          <w:u w:val="single"/>
          <w:lang w:val="fr-FR"/>
        </w:rPr>
        <w:t>Listening</w:t>
      </w:r>
      <w:proofErr w:type="spellEnd"/>
      <w:r w:rsidR="000C35D6" w:rsidRPr="00033C5A">
        <w:rPr>
          <w:rFonts w:ascii="Cambria" w:hAnsi="Cambria"/>
          <w:sz w:val="24"/>
          <w:u w:val="single"/>
          <w:lang w:val="fr-FR"/>
        </w:rPr>
        <w:t xml:space="preserve"> </w:t>
      </w:r>
      <w:proofErr w:type="spellStart"/>
      <w:r w:rsidR="000C35D6" w:rsidRPr="00033C5A">
        <w:rPr>
          <w:rFonts w:ascii="Cambria" w:hAnsi="Cambria"/>
          <w:sz w:val="24"/>
          <w:u w:val="single"/>
          <w:lang w:val="fr-FR"/>
        </w:rPr>
        <w:t>exercise</w:t>
      </w:r>
      <w:proofErr w:type="spellEnd"/>
      <w:r w:rsidR="000C35D6" w:rsidRPr="00033C5A">
        <w:rPr>
          <w:rFonts w:ascii="Cambria" w:hAnsi="Cambria"/>
          <w:sz w:val="24"/>
          <w:u w:val="single"/>
          <w:lang w:val="fr-FR"/>
        </w:rPr>
        <w:t xml:space="preserve"> 1: Objectif: S’entraîner à l’écoute en faisant d’abord un exercice court et simple. </w:t>
      </w:r>
      <w:r w:rsidR="000C35D6" w:rsidRPr="00A86FA1">
        <w:rPr>
          <w:rFonts w:ascii="Cambria" w:hAnsi="Cambria"/>
          <w:sz w:val="24"/>
          <w:u w:val="single"/>
          <w:lang w:val="fr-FR"/>
        </w:rPr>
        <w:t>Mise en confiance.</w:t>
      </w:r>
      <w:r w:rsidR="00533909" w:rsidRPr="00A86FA1">
        <w:rPr>
          <w:rFonts w:ascii="Cambria" w:hAnsi="Cambria"/>
          <w:sz w:val="24"/>
          <w:u w:val="single"/>
          <w:lang w:val="fr-FR"/>
        </w:rPr>
        <w:t xml:space="preserve"> Reconnaissance de ‘</w:t>
      </w:r>
      <w:proofErr w:type="spellStart"/>
      <w:r w:rsidR="00533909" w:rsidRPr="00A86FA1">
        <w:rPr>
          <w:rFonts w:ascii="Cambria" w:hAnsi="Cambria"/>
          <w:sz w:val="24"/>
          <w:u w:val="single"/>
          <w:lang w:val="fr-FR"/>
        </w:rPr>
        <w:t>would</w:t>
      </w:r>
      <w:proofErr w:type="spellEnd"/>
      <w:r w:rsidR="00533909" w:rsidRPr="00A86FA1">
        <w:rPr>
          <w:rFonts w:ascii="Cambria" w:hAnsi="Cambria"/>
          <w:sz w:val="24"/>
          <w:u w:val="single"/>
          <w:lang w:val="fr-FR"/>
        </w:rPr>
        <w:t xml:space="preserve"> </w:t>
      </w:r>
      <w:proofErr w:type="spellStart"/>
      <w:r w:rsidR="00533909" w:rsidRPr="00A86FA1">
        <w:rPr>
          <w:rFonts w:ascii="Cambria" w:hAnsi="Cambria"/>
          <w:sz w:val="24"/>
          <w:u w:val="single"/>
          <w:lang w:val="fr-FR"/>
        </w:rPr>
        <w:t>you</w:t>
      </w:r>
      <w:proofErr w:type="spellEnd"/>
      <w:r w:rsidR="00533909" w:rsidRPr="00A86FA1">
        <w:rPr>
          <w:rFonts w:ascii="Cambria" w:hAnsi="Cambria"/>
          <w:sz w:val="24"/>
          <w:u w:val="single"/>
          <w:lang w:val="fr-FR"/>
        </w:rPr>
        <w:t xml:space="preserve"> </w:t>
      </w:r>
      <w:proofErr w:type="spellStart"/>
      <w:r w:rsidR="00533909" w:rsidRPr="00A86FA1">
        <w:rPr>
          <w:rFonts w:ascii="Cambria" w:hAnsi="Cambria"/>
          <w:sz w:val="24"/>
          <w:u w:val="single"/>
          <w:lang w:val="fr-FR"/>
        </w:rPr>
        <w:t>like</w:t>
      </w:r>
      <w:proofErr w:type="spellEnd"/>
      <w:r w:rsidR="00533909" w:rsidRPr="00A86FA1">
        <w:rPr>
          <w:rFonts w:ascii="Cambria" w:hAnsi="Cambria"/>
          <w:sz w:val="24"/>
          <w:u w:val="single"/>
          <w:lang w:val="fr-FR"/>
        </w:rPr>
        <w:t xml:space="preserve"> to ?’</w:t>
      </w:r>
      <w:r w:rsidR="000C35D6" w:rsidRPr="00A86FA1">
        <w:rPr>
          <w:rFonts w:ascii="Cambria" w:hAnsi="Cambria"/>
          <w:sz w:val="24"/>
          <w:u w:val="single"/>
          <w:lang w:val="fr-FR"/>
        </w:rPr>
        <w:t xml:space="preserve"> (A1)</w:t>
      </w:r>
    </w:p>
    <w:p w:rsidR="00126E3F" w:rsidRPr="00126E3F" w:rsidRDefault="00126E3F" w:rsidP="0031166F">
      <w:pPr>
        <w:rPr>
          <w:rFonts w:ascii="Cambria" w:hAnsi="Cambria"/>
          <w:color w:val="00B050"/>
          <w:sz w:val="24"/>
          <w:lang w:val="fr-FR"/>
        </w:rPr>
      </w:pPr>
      <w:r w:rsidRPr="00126E3F">
        <w:rPr>
          <w:rFonts w:ascii="Cambria" w:hAnsi="Cambria"/>
          <w:color w:val="00B050"/>
          <w:sz w:val="24"/>
          <w:lang w:val="fr-FR"/>
        </w:rPr>
        <w:t xml:space="preserve">Niveau A1: Comprendre les points essentiels d’un message oral. </w:t>
      </w:r>
      <w:r>
        <w:rPr>
          <w:rFonts w:ascii="Cambria" w:hAnsi="Cambria"/>
          <w:color w:val="00B050"/>
          <w:sz w:val="24"/>
          <w:lang w:val="fr-FR"/>
        </w:rPr>
        <w:t>Tâche= classer dans l’ordre les expressions entendues.</w:t>
      </w:r>
    </w:p>
    <w:p w:rsidR="000C35D6" w:rsidRPr="00533909" w:rsidRDefault="000C35D6" w:rsidP="0031166F">
      <w:pPr>
        <w:rPr>
          <w:rFonts w:ascii="Cambria" w:hAnsi="Cambria"/>
          <w:color w:val="0070C0"/>
          <w:sz w:val="24"/>
        </w:rPr>
      </w:pPr>
      <w:proofErr w:type="gramStart"/>
      <w:r w:rsidRPr="00533909">
        <w:rPr>
          <w:rFonts w:ascii="Cambria" w:hAnsi="Cambria"/>
          <w:color w:val="0070C0"/>
          <w:sz w:val="24"/>
        </w:rPr>
        <w:t>Script :</w:t>
      </w:r>
      <w:proofErr w:type="gramEnd"/>
      <w:r w:rsidRPr="00533909">
        <w:rPr>
          <w:rFonts w:ascii="Cambria" w:hAnsi="Cambria"/>
          <w:color w:val="0070C0"/>
          <w:sz w:val="24"/>
        </w:rPr>
        <w:t xml:space="preserve"> </w:t>
      </w:r>
    </w:p>
    <w:p w:rsidR="000C35D6" w:rsidRPr="000C35D6" w:rsidRDefault="000C35D6" w:rsidP="000C35D6">
      <w:pPr>
        <w:pStyle w:val="ListParagraph"/>
        <w:numPr>
          <w:ilvl w:val="0"/>
          <w:numId w:val="3"/>
        </w:numPr>
        <w:rPr>
          <w:rFonts w:ascii="Cambria" w:hAnsi="Cambria"/>
          <w:color w:val="0070C0"/>
          <w:sz w:val="24"/>
        </w:rPr>
      </w:pPr>
      <w:r w:rsidRPr="000C35D6">
        <w:rPr>
          <w:rFonts w:ascii="Cambria" w:hAnsi="Cambria"/>
          <w:color w:val="0070C0"/>
          <w:sz w:val="24"/>
        </w:rPr>
        <w:t>Would you like to play football?</w:t>
      </w:r>
    </w:p>
    <w:p w:rsidR="000C35D6" w:rsidRDefault="000C35D6" w:rsidP="000C35D6">
      <w:pPr>
        <w:pStyle w:val="ListParagraph"/>
        <w:numPr>
          <w:ilvl w:val="0"/>
          <w:numId w:val="3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Would you like to play badminton?</w:t>
      </w:r>
    </w:p>
    <w:p w:rsidR="000C35D6" w:rsidRDefault="000C35D6" w:rsidP="000C35D6">
      <w:pPr>
        <w:pStyle w:val="ListParagraph"/>
        <w:numPr>
          <w:ilvl w:val="0"/>
          <w:numId w:val="3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Would you like to go to the disco?</w:t>
      </w:r>
    </w:p>
    <w:p w:rsidR="000C35D6" w:rsidRDefault="000C35D6" w:rsidP="000C35D6">
      <w:pPr>
        <w:pStyle w:val="ListParagraph"/>
        <w:numPr>
          <w:ilvl w:val="0"/>
          <w:numId w:val="3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Would you like to go to the swimming- pool?</w:t>
      </w:r>
    </w:p>
    <w:p w:rsidR="00533909" w:rsidRDefault="00033C5A" w:rsidP="00533909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533909" w:rsidRPr="00533909">
        <w:rPr>
          <w:rFonts w:ascii="Cambria" w:hAnsi="Cambria"/>
          <w:sz w:val="24"/>
          <w:lang w:val="fr-FR"/>
        </w:rPr>
        <w:t xml:space="preserve">Activité: Ecoute l’enregistrement et </w:t>
      </w:r>
      <w:r w:rsidR="00533909">
        <w:rPr>
          <w:rFonts w:ascii="Cambria" w:hAnsi="Cambria"/>
          <w:sz w:val="24"/>
          <w:lang w:val="fr-FR"/>
        </w:rPr>
        <w:t>numérote les images dans l’ordre d’écoute.</w:t>
      </w:r>
    </w:p>
    <w:p w:rsidR="00533909" w:rsidRDefault="00033C5A" w:rsidP="00533909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533909">
        <w:rPr>
          <w:rFonts w:ascii="Cambria" w:hAnsi="Cambria"/>
          <w:sz w:val="24"/>
          <w:lang w:val="fr-FR"/>
        </w:rPr>
        <w:t>Ecris les exemples au tableau pour une trace écrite.</w:t>
      </w:r>
    </w:p>
    <w:p w:rsidR="00533909" w:rsidRPr="00533909" w:rsidRDefault="00033C5A" w:rsidP="00533909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533909">
        <w:rPr>
          <w:rFonts w:ascii="Cambria" w:hAnsi="Cambria"/>
          <w:sz w:val="24"/>
          <w:lang w:val="fr-FR"/>
        </w:rPr>
        <w:t>Prendre quelques minutes pour s’assurer que les élèves ont compris l’idée de ‘</w:t>
      </w:r>
      <w:proofErr w:type="spellStart"/>
      <w:r w:rsidR="00533909">
        <w:rPr>
          <w:rFonts w:ascii="Cambria" w:hAnsi="Cambria"/>
          <w:sz w:val="24"/>
          <w:lang w:val="fr-FR"/>
        </w:rPr>
        <w:t>Would</w:t>
      </w:r>
      <w:proofErr w:type="spellEnd"/>
      <w:r w:rsidR="00533909">
        <w:rPr>
          <w:rFonts w:ascii="Cambria" w:hAnsi="Cambria"/>
          <w:sz w:val="24"/>
          <w:lang w:val="fr-FR"/>
        </w:rPr>
        <w:t xml:space="preserve"> </w:t>
      </w:r>
      <w:proofErr w:type="spellStart"/>
      <w:r w:rsidR="00533909">
        <w:rPr>
          <w:rFonts w:ascii="Cambria" w:hAnsi="Cambria"/>
          <w:sz w:val="24"/>
          <w:lang w:val="fr-FR"/>
        </w:rPr>
        <w:t>you</w:t>
      </w:r>
      <w:proofErr w:type="spellEnd"/>
      <w:r w:rsidR="00533909">
        <w:rPr>
          <w:rFonts w:ascii="Cambria" w:hAnsi="Cambria"/>
          <w:sz w:val="24"/>
          <w:lang w:val="fr-FR"/>
        </w:rPr>
        <w:t xml:space="preserve"> </w:t>
      </w:r>
      <w:proofErr w:type="spellStart"/>
      <w:r w:rsidR="00533909">
        <w:rPr>
          <w:rFonts w:ascii="Cambria" w:hAnsi="Cambria"/>
          <w:sz w:val="24"/>
          <w:lang w:val="fr-FR"/>
        </w:rPr>
        <w:t>like</w:t>
      </w:r>
      <w:proofErr w:type="spellEnd"/>
      <w:r w:rsidR="00533909">
        <w:rPr>
          <w:rFonts w:ascii="Cambria" w:hAnsi="Cambria"/>
          <w:sz w:val="24"/>
          <w:lang w:val="fr-FR"/>
        </w:rPr>
        <w:t xml:space="preserve"> to… ?’</w:t>
      </w:r>
    </w:p>
    <w:p w:rsidR="0031166F" w:rsidRPr="00033C5A" w:rsidRDefault="00033C5A" w:rsidP="0031166F">
      <w:pPr>
        <w:rPr>
          <w:rFonts w:ascii="Cambria" w:hAnsi="Cambria"/>
          <w:sz w:val="24"/>
          <w:u w:val="single"/>
        </w:rPr>
      </w:pPr>
      <w:r w:rsidRPr="00033C5A">
        <w:rPr>
          <w:rFonts w:ascii="Cambria" w:hAnsi="Cambria"/>
          <w:sz w:val="24"/>
          <w:u w:val="single"/>
        </w:rPr>
        <w:t xml:space="preserve">5. </w:t>
      </w:r>
      <w:r w:rsidR="0031166F" w:rsidRPr="00033C5A">
        <w:rPr>
          <w:rFonts w:ascii="Cambria" w:hAnsi="Cambria"/>
          <w:sz w:val="24"/>
          <w:u w:val="single"/>
        </w:rPr>
        <w:t>Listening exercise</w:t>
      </w:r>
      <w:r w:rsidR="00950FEB" w:rsidRPr="00033C5A">
        <w:rPr>
          <w:rFonts w:ascii="Cambria" w:hAnsi="Cambria"/>
          <w:sz w:val="24"/>
          <w:u w:val="single"/>
        </w:rPr>
        <w:t xml:space="preserve"> 2</w:t>
      </w:r>
      <w:r w:rsidR="0031166F" w:rsidRPr="00033C5A">
        <w:rPr>
          <w:rFonts w:ascii="Cambria" w:hAnsi="Cambria"/>
          <w:sz w:val="24"/>
          <w:u w:val="single"/>
        </w:rPr>
        <w:t>: Telephone messages.  (Would you like to…)</w:t>
      </w:r>
    </w:p>
    <w:p w:rsidR="00950FEB" w:rsidRPr="00033C5A" w:rsidRDefault="00950FEB" w:rsidP="0031166F">
      <w:pPr>
        <w:rPr>
          <w:rFonts w:ascii="Cambria" w:hAnsi="Cambria"/>
          <w:sz w:val="24"/>
          <w:u w:val="single"/>
          <w:lang w:val="fr-FR"/>
        </w:rPr>
      </w:pPr>
      <w:r w:rsidRPr="00033C5A">
        <w:rPr>
          <w:rFonts w:ascii="Cambria" w:hAnsi="Cambria"/>
          <w:sz w:val="24"/>
          <w:u w:val="single"/>
          <w:lang w:val="fr-FR"/>
        </w:rPr>
        <w:t xml:space="preserve">Objectif: Comprendre un message audio, </w:t>
      </w:r>
      <w:r w:rsidR="00A86FA1" w:rsidRPr="00033C5A">
        <w:rPr>
          <w:rFonts w:ascii="Cambria" w:hAnsi="Cambria"/>
          <w:sz w:val="24"/>
          <w:u w:val="single"/>
          <w:lang w:val="fr-FR"/>
        </w:rPr>
        <w:t>vérifier</w:t>
      </w:r>
      <w:r w:rsidRPr="00033C5A">
        <w:rPr>
          <w:rFonts w:ascii="Cambria" w:hAnsi="Cambria"/>
          <w:sz w:val="24"/>
          <w:u w:val="single"/>
          <w:lang w:val="fr-FR"/>
        </w:rPr>
        <w:t xml:space="preserve"> la capacité de l’élève à repérer des informations précises.</w:t>
      </w:r>
    </w:p>
    <w:p w:rsidR="00033C5A" w:rsidRDefault="00033C5A" w:rsidP="0031166F">
      <w:pPr>
        <w:rPr>
          <w:rFonts w:ascii="Cambria" w:hAnsi="Cambria"/>
          <w:color w:val="00B050"/>
          <w:sz w:val="24"/>
          <w:lang w:val="fr-FR"/>
        </w:rPr>
      </w:pPr>
    </w:p>
    <w:p w:rsidR="00033C5A" w:rsidRDefault="00033C5A" w:rsidP="0031166F">
      <w:pPr>
        <w:rPr>
          <w:rFonts w:ascii="Cambria" w:hAnsi="Cambria"/>
          <w:color w:val="00B050"/>
          <w:sz w:val="24"/>
          <w:lang w:val="fr-FR"/>
        </w:rPr>
      </w:pPr>
      <w:r>
        <w:rPr>
          <w:rFonts w:ascii="Cambria" w:hAnsi="Cambria"/>
          <w:color w:val="00B050"/>
          <w:sz w:val="24"/>
          <w:lang w:val="fr-FR"/>
        </w:rPr>
        <w:lastRenderedPageBreak/>
        <w:t>Niveau A1 : Comprendre les points essentiels d’un message oral. Etre capable de comprendre des mots familiers relatif</w:t>
      </w:r>
      <w:r w:rsidR="00EF6DFC">
        <w:rPr>
          <w:rFonts w:ascii="Cambria" w:hAnsi="Cambria"/>
          <w:color w:val="00B050"/>
          <w:sz w:val="24"/>
          <w:lang w:val="fr-FR"/>
        </w:rPr>
        <w:t xml:space="preserve">s à son environnement concret. </w:t>
      </w:r>
    </w:p>
    <w:p w:rsidR="00EF6DFC" w:rsidRPr="00950FEB" w:rsidRDefault="00950FEB" w:rsidP="000B5965">
      <w:pPr>
        <w:rPr>
          <w:rFonts w:ascii="Cambria" w:hAnsi="Cambria"/>
          <w:color w:val="00B050"/>
          <w:sz w:val="24"/>
          <w:lang w:val="fr-FR"/>
        </w:rPr>
      </w:pPr>
      <w:r w:rsidRPr="00950FEB">
        <w:rPr>
          <w:rFonts w:ascii="Cambria" w:hAnsi="Cambria"/>
          <w:color w:val="00B050"/>
          <w:sz w:val="24"/>
          <w:lang w:val="fr-FR"/>
        </w:rPr>
        <w:t xml:space="preserve">Niveau A2 : </w:t>
      </w:r>
      <w:r w:rsidR="00EF6DFC">
        <w:rPr>
          <w:rFonts w:ascii="Cambria" w:hAnsi="Cambria"/>
          <w:color w:val="00B050"/>
          <w:sz w:val="24"/>
          <w:lang w:val="fr-FR"/>
        </w:rPr>
        <w:t>Comprendre un message oral : Etre capable de comprendre assez pour pouvoir répondre à des besoins concrets : indications chiffrées (= l’heure)</w:t>
      </w:r>
    </w:p>
    <w:p w:rsidR="000C35D6" w:rsidRPr="00126E3F" w:rsidRDefault="000C35D6" w:rsidP="0031166F">
      <w:pPr>
        <w:rPr>
          <w:rFonts w:ascii="Cambria" w:hAnsi="Cambria"/>
          <w:color w:val="0070C0"/>
          <w:sz w:val="24"/>
        </w:rPr>
      </w:pPr>
      <w:r w:rsidRPr="00126E3F">
        <w:rPr>
          <w:rFonts w:ascii="Cambria" w:hAnsi="Cambria"/>
          <w:color w:val="0070C0"/>
          <w:sz w:val="24"/>
        </w:rPr>
        <w:t xml:space="preserve">Script: </w:t>
      </w:r>
    </w:p>
    <w:p w:rsidR="00126E3F" w:rsidRDefault="00126E3F" w:rsidP="00126E3F">
      <w:pPr>
        <w:pStyle w:val="ListParagraph"/>
        <w:numPr>
          <w:ilvl w:val="0"/>
          <w:numId w:val="4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Hi, it’s Tony. Would you like to play football? It’s on Sunday at 3 o’clock. Can you come?</w:t>
      </w:r>
    </w:p>
    <w:p w:rsidR="00126E3F" w:rsidRDefault="00126E3F" w:rsidP="00126E3F">
      <w:pPr>
        <w:pStyle w:val="ListParagraph"/>
        <w:numPr>
          <w:ilvl w:val="0"/>
          <w:numId w:val="4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Hello, it’s Jessica. Would you like to play handball? It’s on Wednesday afternoon at 5 o’clock. Would you like to come?</w:t>
      </w:r>
    </w:p>
    <w:p w:rsidR="00126E3F" w:rsidRDefault="00126E3F" w:rsidP="00126E3F">
      <w:pPr>
        <w:pStyle w:val="ListParagraph"/>
        <w:numPr>
          <w:ilvl w:val="0"/>
          <w:numId w:val="4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Hi! It’s Sarah. Would you like to go to the disco? It’s on Saturday night at 10 o’clock. Can you come?</w:t>
      </w:r>
    </w:p>
    <w:p w:rsidR="00126E3F" w:rsidRDefault="00126E3F" w:rsidP="00126E3F">
      <w:pPr>
        <w:pStyle w:val="ListParagraph"/>
        <w:numPr>
          <w:ilvl w:val="0"/>
          <w:numId w:val="4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Hello! It’s Steve. Would you like to go to the swimming-pool? It’s on Monday at one o’clock. Would you like to come?</w:t>
      </w:r>
    </w:p>
    <w:p w:rsidR="00D6324A" w:rsidRPr="00D6324A" w:rsidRDefault="00033C5A" w:rsidP="00D6324A">
      <w:pPr>
        <w:rPr>
          <w:rFonts w:ascii="Cambria" w:hAnsi="Cambria"/>
          <w:color w:val="000000" w:themeColor="text1"/>
          <w:sz w:val="24"/>
          <w:lang w:val="fr-FR"/>
        </w:rPr>
      </w:pPr>
      <w:r>
        <w:rPr>
          <w:rFonts w:ascii="Cambria" w:hAnsi="Cambria"/>
          <w:color w:val="000000" w:themeColor="text1"/>
          <w:sz w:val="24"/>
          <w:lang w:val="fr-FR"/>
        </w:rPr>
        <w:t>*</w:t>
      </w:r>
      <w:r w:rsidR="0014414A">
        <w:rPr>
          <w:rFonts w:ascii="Cambria" w:hAnsi="Cambria"/>
          <w:color w:val="000000" w:themeColor="text1"/>
          <w:sz w:val="24"/>
          <w:lang w:val="fr-FR"/>
        </w:rPr>
        <w:t>Remplir</w:t>
      </w:r>
      <w:r w:rsidR="00D6324A" w:rsidRPr="00D6324A">
        <w:rPr>
          <w:rFonts w:ascii="Cambria" w:hAnsi="Cambria"/>
          <w:color w:val="000000" w:themeColor="text1"/>
          <w:sz w:val="24"/>
          <w:lang w:val="fr-FR"/>
        </w:rPr>
        <w:t xml:space="preserve"> </w:t>
      </w:r>
      <w:r w:rsidR="00400F0B">
        <w:rPr>
          <w:rFonts w:ascii="Cambria" w:hAnsi="Cambria"/>
          <w:color w:val="000000" w:themeColor="text1"/>
          <w:sz w:val="24"/>
          <w:lang w:val="fr-FR"/>
        </w:rPr>
        <w:t>la grille avec les informations.</w:t>
      </w:r>
    </w:p>
    <w:p w:rsidR="00BC1269" w:rsidRPr="00DD6249" w:rsidRDefault="00033C5A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Pr="00033C5A">
        <w:rPr>
          <w:rFonts w:ascii="Cambria" w:hAnsi="Cambria"/>
          <w:sz w:val="24"/>
          <w:lang w:val="fr-FR"/>
        </w:rPr>
        <w:t xml:space="preserve">Entrainement en classe </w:t>
      </w:r>
      <w:r w:rsidR="003E7B50" w:rsidRPr="00033C5A">
        <w:rPr>
          <w:rFonts w:ascii="Cambria" w:hAnsi="Cambria"/>
          <w:sz w:val="24"/>
          <w:lang w:val="fr-FR"/>
        </w:rPr>
        <w:t>entière</w:t>
      </w:r>
      <w:r w:rsidRPr="00033C5A">
        <w:rPr>
          <w:rFonts w:ascii="Cambria" w:hAnsi="Cambria"/>
          <w:sz w:val="24"/>
          <w:lang w:val="fr-FR"/>
        </w:rPr>
        <w:t xml:space="preserve"> à écrire une invitation =</w:t>
      </w:r>
      <w:r w:rsidR="00DD6249" w:rsidRPr="00033C5A">
        <w:rPr>
          <w:rFonts w:ascii="Cambria" w:hAnsi="Cambria"/>
          <w:sz w:val="24"/>
          <w:lang w:val="fr-FR"/>
        </w:rPr>
        <w:t xml:space="preserve"> </w:t>
      </w:r>
      <w:r w:rsidR="00DD6249" w:rsidRPr="00DD6249">
        <w:rPr>
          <w:rFonts w:ascii="Cambria" w:hAnsi="Cambria"/>
          <w:sz w:val="24"/>
          <w:lang w:val="fr-FR"/>
        </w:rPr>
        <w:t>Trace écrite.</w:t>
      </w:r>
    </w:p>
    <w:p w:rsidR="00DD6249" w:rsidRPr="00DD6249" w:rsidRDefault="00DD6249" w:rsidP="00520EDC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mbria" w:hAnsi="Cambria"/>
          <w:color w:val="C00000"/>
          <w:sz w:val="24"/>
          <w:lang w:val="fr-FR"/>
        </w:rPr>
      </w:pPr>
      <w:r w:rsidRPr="00DD6249">
        <w:rPr>
          <w:rFonts w:ascii="Cambria" w:hAnsi="Cambria"/>
          <w:color w:val="C00000"/>
          <w:sz w:val="24"/>
          <w:lang w:val="fr-FR"/>
        </w:rPr>
        <w:t>Tâche intermédiaire: Parler en continu</w:t>
      </w:r>
    </w:p>
    <w:p w:rsidR="00DD6249" w:rsidRDefault="00DD6249" w:rsidP="0031166F">
      <w:pPr>
        <w:rPr>
          <w:rFonts w:ascii="Cambria" w:hAnsi="Cambria"/>
          <w:color w:val="C00000"/>
          <w:sz w:val="24"/>
          <w:lang w:val="fr-FR"/>
        </w:rPr>
      </w:pPr>
      <w:r>
        <w:rPr>
          <w:rFonts w:ascii="Cambria" w:hAnsi="Cambria"/>
          <w:color w:val="C00000"/>
          <w:sz w:val="24"/>
          <w:lang w:val="fr-FR"/>
        </w:rPr>
        <w:t xml:space="preserve">Validation A1 : Faire une très courte annonce répétée auparavant. </w:t>
      </w:r>
    </w:p>
    <w:p w:rsidR="00400F0B" w:rsidRDefault="00DD6249" w:rsidP="0031166F">
      <w:pPr>
        <w:rPr>
          <w:rFonts w:ascii="Cambria" w:hAnsi="Cambria"/>
          <w:color w:val="C00000"/>
          <w:sz w:val="24"/>
          <w:lang w:val="fr-FR"/>
        </w:rPr>
      </w:pPr>
      <w:r>
        <w:rPr>
          <w:rFonts w:ascii="Cambria" w:hAnsi="Cambria"/>
          <w:color w:val="C00000"/>
          <w:sz w:val="24"/>
          <w:lang w:val="fr-FR"/>
        </w:rPr>
        <w:t>Critères : L’élève a mémorisé l’énoncé, prononce de manière intelligible, adopte une intonation correcte.</w:t>
      </w:r>
    </w:p>
    <w:p w:rsidR="0031166F" w:rsidRDefault="00033C5A" w:rsidP="0031166F">
      <w:pPr>
        <w:rPr>
          <w:rFonts w:ascii="Cambria" w:hAnsi="Cambria"/>
          <w:sz w:val="24"/>
          <w:lang w:val="fr-FR"/>
        </w:rPr>
      </w:pPr>
      <w:r w:rsidRPr="00033C5A">
        <w:rPr>
          <w:rFonts w:ascii="Cambria" w:hAnsi="Cambria"/>
          <w:sz w:val="24"/>
          <w:lang w:val="fr-FR"/>
        </w:rPr>
        <w:t>Laisser un message d’invitation sur un répondeur</w:t>
      </w:r>
      <w:r w:rsidR="0031166F" w:rsidRPr="00033C5A">
        <w:rPr>
          <w:rFonts w:ascii="Cambria" w:hAnsi="Cambria"/>
          <w:sz w:val="24"/>
          <w:lang w:val="fr-FR"/>
        </w:rPr>
        <w:t xml:space="preserve"> (</w:t>
      </w:r>
      <w:r>
        <w:rPr>
          <w:rFonts w:ascii="Cambria" w:hAnsi="Cambria"/>
          <w:sz w:val="24"/>
          <w:lang w:val="fr-FR"/>
        </w:rPr>
        <w:t>enregistrement sur un microphone enregistreur</w:t>
      </w:r>
      <w:r w:rsidR="0031166F" w:rsidRPr="00033C5A">
        <w:rPr>
          <w:rFonts w:ascii="Cambria" w:hAnsi="Cambria"/>
          <w:sz w:val="24"/>
          <w:lang w:val="fr-FR"/>
        </w:rPr>
        <w:t>)</w:t>
      </w:r>
      <w:r>
        <w:rPr>
          <w:rFonts w:ascii="Cambria" w:hAnsi="Cambria"/>
          <w:sz w:val="24"/>
          <w:lang w:val="fr-FR"/>
        </w:rPr>
        <w:t xml:space="preserve">. </w:t>
      </w:r>
      <w:proofErr w:type="spellStart"/>
      <w:r>
        <w:rPr>
          <w:rFonts w:ascii="Cambria" w:hAnsi="Cambria"/>
          <w:sz w:val="24"/>
          <w:lang w:val="fr-FR"/>
        </w:rPr>
        <w:t>Worksheet</w:t>
      </w:r>
      <w:proofErr w:type="spellEnd"/>
      <w:r>
        <w:rPr>
          <w:rFonts w:ascii="Cambria" w:hAnsi="Cambria"/>
          <w:sz w:val="24"/>
          <w:lang w:val="fr-FR"/>
        </w:rPr>
        <w:t xml:space="preserve"> ‘</w:t>
      </w:r>
      <w:proofErr w:type="spellStart"/>
      <w:r>
        <w:rPr>
          <w:rFonts w:ascii="Cambria" w:hAnsi="Cambria"/>
          <w:sz w:val="24"/>
          <w:lang w:val="fr-FR"/>
        </w:rPr>
        <w:t>Your</w:t>
      </w:r>
      <w:proofErr w:type="spellEnd"/>
      <w:r>
        <w:rPr>
          <w:rFonts w:ascii="Cambria" w:hAnsi="Cambria"/>
          <w:sz w:val="24"/>
          <w:lang w:val="fr-FR"/>
        </w:rPr>
        <w:t xml:space="preserve"> </w:t>
      </w:r>
      <w:proofErr w:type="spellStart"/>
      <w:r>
        <w:rPr>
          <w:rFonts w:ascii="Cambria" w:hAnsi="Cambria"/>
          <w:sz w:val="24"/>
          <w:lang w:val="fr-FR"/>
        </w:rPr>
        <w:t>Task</w:t>
      </w:r>
      <w:proofErr w:type="spellEnd"/>
      <w:r>
        <w:rPr>
          <w:rFonts w:ascii="Cambria" w:hAnsi="Cambria"/>
          <w:sz w:val="24"/>
          <w:lang w:val="fr-FR"/>
        </w:rPr>
        <w:t>’ à distribuer. Travail guidé.</w:t>
      </w:r>
    </w:p>
    <w:p w:rsidR="007E045F" w:rsidRPr="00033C5A" w:rsidRDefault="007E045F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 xml:space="preserve">La préparation peut être commencé ou terminé à la maison en fonction du temps pris pendant les séances. </w:t>
      </w:r>
    </w:p>
    <w:p w:rsidR="00033C5A" w:rsidRDefault="00033C5A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br w:type="page"/>
      </w:r>
    </w:p>
    <w:p w:rsidR="0031166F" w:rsidRDefault="0031166F" w:rsidP="002D1E3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mbria" w:hAnsi="Cambria"/>
          <w:sz w:val="24"/>
        </w:rPr>
      </w:pPr>
      <w:r w:rsidRPr="0031166F">
        <w:rPr>
          <w:rFonts w:ascii="Cambria" w:hAnsi="Cambria"/>
          <w:sz w:val="24"/>
        </w:rPr>
        <w:lastRenderedPageBreak/>
        <w:t>Inviting and answering invitations</w:t>
      </w:r>
      <w:r w:rsidR="00B9481E">
        <w:rPr>
          <w:rFonts w:ascii="Cambria" w:hAnsi="Cambria"/>
          <w:sz w:val="24"/>
        </w:rPr>
        <w:t xml:space="preserve">  (1 séance)</w:t>
      </w:r>
    </w:p>
    <w:p w:rsidR="00E25355" w:rsidRPr="00F32AD6" w:rsidRDefault="00E25355" w:rsidP="00E25355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 w:rsidRPr="00F32AD6">
        <w:rPr>
          <w:rFonts w:ascii="Cambria" w:hAnsi="Cambria"/>
          <w:sz w:val="24"/>
          <w:lang w:val="fr-FR"/>
        </w:rPr>
        <w:t xml:space="preserve">Objectifs: </w:t>
      </w:r>
      <w:r w:rsidR="00F32AD6" w:rsidRPr="00F32AD6">
        <w:rPr>
          <w:rFonts w:ascii="Cambria" w:hAnsi="Cambria"/>
          <w:sz w:val="24"/>
          <w:lang w:val="fr-FR"/>
        </w:rPr>
        <w:t>Etre capable de répondre à une invitation de manière positive ou négative.</w:t>
      </w:r>
    </w:p>
    <w:p w:rsidR="00033C5A" w:rsidRDefault="00033C5A" w:rsidP="0031166F">
      <w:pPr>
        <w:rPr>
          <w:rFonts w:ascii="Cambria" w:hAnsi="Cambria"/>
          <w:sz w:val="24"/>
        </w:rPr>
      </w:pPr>
      <w:r w:rsidRPr="00033C5A">
        <w:rPr>
          <w:rFonts w:ascii="Cambria" w:hAnsi="Cambria"/>
          <w:sz w:val="24"/>
          <w:u w:val="single"/>
        </w:rPr>
        <w:t xml:space="preserve">1. </w:t>
      </w:r>
      <w:r w:rsidR="00F32AD6" w:rsidRPr="00033C5A">
        <w:rPr>
          <w:rFonts w:ascii="Cambria" w:hAnsi="Cambria"/>
          <w:sz w:val="24"/>
          <w:u w:val="single"/>
        </w:rPr>
        <w:t>Réactiver</w:t>
      </w:r>
      <w:r w:rsidR="0031166F" w:rsidRPr="00033C5A">
        <w:rPr>
          <w:rFonts w:ascii="Cambria" w:hAnsi="Cambria"/>
          <w:sz w:val="24"/>
          <w:u w:val="single"/>
        </w:rPr>
        <w:t xml:space="preserve"> </w:t>
      </w:r>
      <w:r w:rsidR="00F32AD6" w:rsidRPr="00033C5A">
        <w:rPr>
          <w:rFonts w:ascii="Cambria" w:hAnsi="Cambria"/>
          <w:sz w:val="24"/>
          <w:u w:val="single"/>
        </w:rPr>
        <w:t>‘</w:t>
      </w:r>
      <w:r w:rsidR="0031166F" w:rsidRPr="00033C5A">
        <w:rPr>
          <w:rFonts w:ascii="Cambria" w:hAnsi="Cambria"/>
          <w:sz w:val="24"/>
          <w:u w:val="single"/>
        </w:rPr>
        <w:t xml:space="preserve">Would you like </w:t>
      </w:r>
      <w:proofErr w:type="gramStart"/>
      <w:r w:rsidR="0031166F" w:rsidRPr="00033C5A">
        <w:rPr>
          <w:rFonts w:ascii="Cambria" w:hAnsi="Cambria"/>
          <w:sz w:val="24"/>
          <w:u w:val="single"/>
        </w:rPr>
        <w:t>to</w:t>
      </w:r>
      <w:r w:rsidR="00F32AD6" w:rsidRPr="00033C5A">
        <w:rPr>
          <w:rFonts w:ascii="Cambria" w:hAnsi="Cambria"/>
          <w:sz w:val="24"/>
          <w:u w:val="single"/>
        </w:rPr>
        <w:t>’</w:t>
      </w:r>
      <w:r w:rsidR="0031166F" w:rsidRPr="0031166F">
        <w:rPr>
          <w:rFonts w:ascii="Cambria" w:hAnsi="Cambria"/>
          <w:sz w:val="24"/>
        </w:rPr>
        <w:t xml:space="preserve"> </w:t>
      </w:r>
      <w:r w:rsidR="00F32AD6">
        <w:rPr>
          <w:rFonts w:ascii="Cambria" w:hAnsi="Cambria"/>
          <w:sz w:val="24"/>
        </w:rPr>
        <w:t>.</w:t>
      </w:r>
      <w:proofErr w:type="gramEnd"/>
      <w:r w:rsidR="00F32AD6">
        <w:rPr>
          <w:rFonts w:ascii="Cambria" w:hAnsi="Cambria"/>
          <w:sz w:val="24"/>
        </w:rPr>
        <w:t xml:space="preserve"> </w:t>
      </w:r>
    </w:p>
    <w:p w:rsidR="0031166F" w:rsidRPr="00F32AD6" w:rsidRDefault="00F32AD6" w:rsidP="0031166F">
      <w:pPr>
        <w:rPr>
          <w:rFonts w:ascii="Cambria" w:hAnsi="Cambria"/>
          <w:sz w:val="24"/>
          <w:lang w:val="fr-FR"/>
        </w:rPr>
      </w:pPr>
      <w:r w:rsidRPr="00F32AD6">
        <w:rPr>
          <w:rFonts w:ascii="Cambria" w:hAnsi="Cambria"/>
          <w:sz w:val="24"/>
          <w:lang w:val="fr-FR"/>
        </w:rPr>
        <w:t xml:space="preserve">L’élève tire une </w:t>
      </w:r>
      <w:proofErr w:type="spellStart"/>
      <w:r w:rsidRPr="00F32AD6">
        <w:rPr>
          <w:rFonts w:ascii="Cambria" w:hAnsi="Cambria"/>
          <w:sz w:val="24"/>
          <w:lang w:val="fr-FR"/>
        </w:rPr>
        <w:t>flashcard</w:t>
      </w:r>
      <w:proofErr w:type="spellEnd"/>
      <w:r w:rsidRPr="00F32AD6">
        <w:rPr>
          <w:rFonts w:ascii="Cambria" w:hAnsi="Cambria"/>
          <w:sz w:val="24"/>
          <w:lang w:val="fr-FR"/>
        </w:rPr>
        <w:t xml:space="preserve"> au sort puis pose la question</w:t>
      </w:r>
      <w:r>
        <w:rPr>
          <w:rFonts w:ascii="Cambria" w:hAnsi="Cambria"/>
          <w:sz w:val="24"/>
          <w:lang w:val="fr-FR"/>
        </w:rPr>
        <w:t>.</w:t>
      </w:r>
    </w:p>
    <w:p w:rsidR="00F32AD6" w:rsidRPr="00A86FA1" w:rsidRDefault="00033C5A" w:rsidP="0031166F">
      <w:pPr>
        <w:rPr>
          <w:rFonts w:ascii="Cambria" w:hAnsi="Cambria"/>
          <w:sz w:val="24"/>
          <w:u w:val="single"/>
          <w:lang w:val="fr-FR"/>
        </w:rPr>
      </w:pPr>
      <w:r w:rsidRPr="00A86FA1">
        <w:rPr>
          <w:rFonts w:ascii="Cambria" w:hAnsi="Cambria"/>
          <w:sz w:val="24"/>
          <w:u w:val="single"/>
          <w:lang w:val="fr-FR"/>
        </w:rPr>
        <w:t xml:space="preserve">2.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Listening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exercise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 3:</w:t>
      </w:r>
      <w:r w:rsidRPr="00A86FA1">
        <w:rPr>
          <w:rFonts w:ascii="Cambria" w:hAnsi="Cambria"/>
          <w:sz w:val="24"/>
          <w:u w:val="single"/>
          <w:lang w:val="fr-FR"/>
        </w:rPr>
        <w:t xml:space="preserve"> </w:t>
      </w:r>
      <w:r w:rsidR="00F32AD6" w:rsidRPr="00A86FA1">
        <w:rPr>
          <w:rFonts w:ascii="Cambria" w:hAnsi="Cambria"/>
          <w:sz w:val="24"/>
          <w:u w:val="single"/>
          <w:lang w:val="fr-FR"/>
        </w:rPr>
        <w:t>Objectif: Repérer ‘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Sounds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 good ! !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Yes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I’d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 love to. No,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thanks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 xml:space="preserve">. No, </w:t>
      </w:r>
      <w:proofErr w:type="spellStart"/>
      <w:r w:rsidR="00F32AD6" w:rsidRPr="00A86FA1">
        <w:rPr>
          <w:rFonts w:ascii="Cambria" w:hAnsi="Cambria"/>
          <w:sz w:val="24"/>
          <w:u w:val="single"/>
          <w:lang w:val="fr-FR"/>
        </w:rPr>
        <w:t>sorry</w:t>
      </w:r>
      <w:proofErr w:type="spellEnd"/>
      <w:r w:rsidR="00F32AD6" w:rsidRPr="00A86FA1">
        <w:rPr>
          <w:rFonts w:ascii="Cambria" w:hAnsi="Cambria"/>
          <w:sz w:val="24"/>
          <w:u w:val="single"/>
          <w:lang w:val="fr-FR"/>
        </w:rPr>
        <w:t>.’</w:t>
      </w:r>
    </w:p>
    <w:p w:rsidR="00086CCC" w:rsidRDefault="00033C5A" w:rsidP="0031166F">
      <w:pPr>
        <w:rPr>
          <w:rFonts w:ascii="Cambria" w:hAnsi="Cambria"/>
          <w:sz w:val="24"/>
          <w:lang w:val="fr-FR"/>
        </w:rPr>
      </w:pPr>
      <w:r w:rsidRPr="00086CCC">
        <w:rPr>
          <w:rFonts w:ascii="Cambria" w:hAnsi="Cambria"/>
          <w:sz w:val="24"/>
          <w:lang w:val="fr-FR"/>
        </w:rPr>
        <w:t>*</w:t>
      </w:r>
      <w:r w:rsidR="00086CCC" w:rsidRPr="00086CCC">
        <w:rPr>
          <w:rFonts w:ascii="Cambria" w:hAnsi="Cambria"/>
          <w:sz w:val="24"/>
          <w:lang w:val="fr-FR"/>
        </w:rPr>
        <w:t>Ecoute</w:t>
      </w:r>
      <w:r w:rsidR="00086CCC">
        <w:rPr>
          <w:rFonts w:ascii="Cambria" w:hAnsi="Cambria"/>
          <w:sz w:val="24"/>
          <w:lang w:val="fr-FR"/>
        </w:rPr>
        <w:t>r</w:t>
      </w:r>
      <w:r w:rsidR="00086CCC" w:rsidRPr="00086CCC">
        <w:rPr>
          <w:rFonts w:ascii="Cambria" w:hAnsi="Cambria"/>
          <w:sz w:val="24"/>
          <w:lang w:val="fr-FR"/>
        </w:rPr>
        <w:t xml:space="preserve"> l’enregistrement puis indique</w:t>
      </w:r>
      <w:r w:rsidR="00CB7AA5">
        <w:rPr>
          <w:rFonts w:ascii="Cambria" w:hAnsi="Cambria"/>
          <w:sz w:val="24"/>
          <w:lang w:val="fr-FR"/>
        </w:rPr>
        <w:t>r</w:t>
      </w:r>
      <w:r w:rsidR="00086CCC" w:rsidRPr="00086CCC">
        <w:rPr>
          <w:rFonts w:ascii="Cambria" w:hAnsi="Cambria"/>
          <w:sz w:val="24"/>
          <w:lang w:val="fr-FR"/>
        </w:rPr>
        <w:t xml:space="preserve"> si la personne veut faire l’activité ou pas</w:t>
      </w:r>
      <w:r w:rsidR="0031166F" w:rsidRPr="00086CCC">
        <w:rPr>
          <w:rFonts w:ascii="Cambria" w:hAnsi="Cambria"/>
          <w:sz w:val="24"/>
          <w:lang w:val="fr-FR"/>
        </w:rPr>
        <w:t>.</w:t>
      </w:r>
      <w:r w:rsidR="00086CCC">
        <w:rPr>
          <w:rFonts w:ascii="Cambria" w:hAnsi="Cambria"/>
          <w:sz w:val="24"/>
          <w:lang w:val="fr-FR"/>
        </w:rPr>
        <w:t xml:space="preserve"> Si la réponse est négative, voir si l’élève est capable de repérer la deuxième activité proposée.</w:t>
      </w:r>
    </w:p>
    <w:p w:rsidR="0031166F" w:rsidRDefault="0031166F" w:rsidP="0031166F">
      <w:pPr>
        <w:rPr>
          <w:rFonts w:ascii="Cambria" w:hAnsi="Cambria"/>
          <w:color w:val="00B050"/>
          <w:sz w:val="24"/>
          <w:lang w:val="fr-FR"/>
        </w:rPr>
      </w:pPr>
      <w:r w:rsidRPr="00086CCC">
        <w:rPr>
          <w:rFonts w:ascii="Cambria" w:hAnsi="Cambria"/>
          <w:sz w:val="24"/>
          <w:lang w:val="fr-FR"/>
        </w:rPr>
        <w:t xml:space="preserve"> </w:t>
      </w:r>
      <w:r w:rsidR="00086CCC" w:rsidRPr="00126E3F">
        <w:rPr>
          <w:rFonts w:ascii="Cambria" w:hAnsi="Cambria"/>
          <w:color w:val="00B050"/>
          <w:sz w:val="24"/>
          <w:lang w:val="fr-FR"/>
        </w:rPr>
        <w:t xml:space="preserve">Niveau A1: Comprendre les points essentiels d’un message oral. </w:t>
      </w:r>
      <w:r w:rsidR="00086CCC">
        <w:rPr>
          <w:rFonts w:ascii="Cambria" w:hAnsi="Cambria"/>
          <w:color w:val="00B050"/>
          <w:sz w:val="24"/>
          <w:lang w:val="fr-FR"/>
        </w:rPr>
        <w:t>Tâche= identifier si la personne est d’accord ou n’est pas d’accord.</w:t>
      </w:r>
    </w:p>
    <w:p w:rsidR="007B3768" w:rsidRPr="00086CCC" w:rsidRDefault="007B3768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color w:val="00B050"/>
          <w:sz w:val="24"/>
          <w:lang w:val="fr-FR"/>
        </w:rPr>
        <w:t xml:space="preserve">Niveau A1+ : Repérer une </w:t>
      </w:r>
      <w:r w:rsidRPr="007B3768">
        <w:rPr>
          <w:rFonts w:ascii="Cambria" w:hAnsi="Cambria"/>
          <w:color w:val="00B050"/>
          <w:sz w:val="24"/>
          <w:lang w:val="fr-FR"/>
        </w:rPr>
        <w:t>deuxième activité</w:t>
      </w:r>
      <w:r w:rsidR="00395DF5" w:rsidRPr="00395DF5">
        <w:rPr>
          <w:rFonts w:ascii="Cambria" w:hAnsi="Cambria"/>
          <w:sz w:val="24"/>
          <w:lang w:val="fr-FR"/>
        </w:rPr>
        <w:t xml:space="preserve"> </w:t>
      </w:r>
      <w:r w:rsidR="00395DF5" w:rsidRPr="00395DF5">
        <w:rPr>
          <w:rFonts w:ascii="Cambria" w:hAnsi="Cambria"/>
          <w:color w:val="00B050"/>
          <w:sz w:val="24"/>
          <w:lang w:val="fr-FR"/>
        </w:rPr>
        <w:t>proposée</w:t>
      </w:r>
      <w:r w:rsidR="00395DF5">
        <w:rPr>
          <w:rFonts w:ascii="Cambria" w:hAnsi="Cambria"/>
          <w:color w:val="00B050"/>
          <w:sz w:val="24"/>
          <w:lang w:val="fr-FR"/>
        </w:rPr>
        <w:t>.</w:t>
      </w:r>
    </w:p>
    <w:p w:rsidR="00395DF5" w:rsidRDefault="00395DF5" w:rsidP="0031166F">
      <w:p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Script:</w:t>
      </w:r>
    </w:p>
    <w:p w:rsidR="00395DF5" w:rsidRDefault="00395DF5" w:rsidP="00395DF5">
      <w:pPr>
        <w:pStyle w:val="ListParagraph"/>
        <w:numPr>
          <w:ilvl w:val="0"/>
          <w:numId w:val="6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 Would you like to play football?</w:t>
      </w:r>
    </w:p>
    <w:p w:rsidR="00395DF5" w:rsidRDefault="00395DF5" w:rsidP="00395DF5">
      <w:pPr>
        <w:pStyle w:val="ListParagraph"/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-No, thanks. I’d like to play video games.</w:t>
      </w:r>
    </w:p>
    <w:p w:rsidR="00395DF5" w:rsidRDefault="00395DF5" w:rsidP="00395DF5">
      <w:pPr>
        <w:pStyle w:val="ListParagraph"/>
        <w:numPr>
          <w:ilvl w:val="0"/>
          <w:numId w:val="6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-Would you like to play badminton with me?</w:t>
      </w:r>
    </w:p>
    <w:p w:rsidR="00395DF5" w:rsidRDefault="00395DF5" w:rsidP="00395DF5">
      <w:pPr>
        <w:pStyle w:val="ListParagraph"/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-Yes, I’d love to.</w:t>
      </w:r>
    </w:p>
    <w:p w:rsidR="00395DF5" w:rsidRDefault="00395DF5" w:rsidP="00395DF5">
      <w:pPr>
        <w:pStyle w:val="ListParagraph"/>
        <w:numPr>
          <w:ilvl w:val="0"/>
          <w:numId w:val="6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-Would you like to go to the swimming-pool with me?</w:t>
      </w:r>
    </w:p>
    <w:p w:rsidR="00395DF5" w:rsidRDefault="00395DF5" w:rsidP="00395DF5">
      <w:pPr>
        <w:pStyle w:val="ListParagraph"/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-Sounds good!</w:t>
      </w:r>
    </w:p>
    <w:p w:rsidR="00395DF5" w:rsidRDefault="00395DF5" w:rsidP="00395DF5">
      <w:pPr>
        <w:pStyle w:val="ListParagraph"/>
        <w:numPr>
          <w:ilvl w:val="0"/>
          <w:numId w:val="6"/>
        </w:numPr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–Would you like to have a drink?</w:t>
      </w:r>
    </w:p>
    <w:p w:rsidR="00395DF5" w:rsidRPr="00395DF5" w:rsidRDefault="00395DF5" w:rsidP="00395DF5">
      <w:pPr>
        <w:pStyle w:val="ListParagraph"/>
        <w:rPr>
          <w:rFonts w:ascii="Cambria" w:hAnsi="Cambria"/>
          <w:color w:val="0070C0"/>
          <w:sz w:val="24"/>
        </w:rPr>
      </w:pPr>
      <w:r>
        <w:rPr>
          <w:rFonts w:ascii="Cambria" w:hAnsi="Cambria"/>
          <w:color w:val="0070C0"/>
          <w:sz w:val="24"/>
        </w:rPr>
        <w:t>- No, sorry. I’d like to go to the cinema.</w:t>
      </w:r>
    </w:p>
    <w:p w:rsidR="0031166F" w:rsidRPr="0014414A" w:rsidRDefault="0014414A" w:rsidP="0031166F">
      <w:pPr>
        <w:rPr>
          <w:rFonts w:ascii="Cambria" w:hAnsi="Cambria"/>
          <w:sz w:val="24"/>
          <w:lang w:val="fr-FR"/>
        </w:rPr>
      </w:pPr>
      <w:r w:rsidRPr="0014414A">
        <w:rPr>
          <w:rFonts w:ascii="Cambria" w:hAnsi="Cambria"/>
          <w:sz w:val="24"/>
          <w:lang w:val="fr-FR"/>
        </w:rPr>
        <w:t xml:space="preserve">*Trouver les réponses aux invitations. </w:t>
      </w:r>
      <w:r>
        <w:rPr>
          <w:rFonts w:ascii="Cambria" w:hAnsi="Cambria"/>
          <w:sz w:val="24"/>
          <w:lang w:val="fr-FR"/>
        </w:rPr>
        <w:t xml:space="preserve">Remplir le bas de </w:t>
      </w:r>
      <w:proofErr w:type="spellStart"/>
      <w:r>
        <w:rPr>
          <w:rFonts w:ascii="Cambria" w:hAnsi="Cambria"/>
          <w:sz w:val="24"/>
          <w:lang w:val="fr-FR"/>
        </w:rPr>
        <w:t>worksheet</w:t>
      </w:r>
      <w:proofErr w:type="spellEnd"/>
      <w:r>
        <w:rPr>
          <w:rFonts w:ascii="Cambria" w:hAnsi="Cambria"/>
          <w:sz w:val="24"/>
          <w:lang w:val="fr-FR"/>
        </w:rPr>
        <w:t xml:space="preserve"> ‘</w:t>
      </w:r>
      <w:proofErr w:type="spellStart"/>
      <w:r>
        <w:rPr>
          <w:rFonts w:ascii="Cambria" w:hAnsi="Cambria"/>
          <w:sz w:val="24"/>
          <w:lang w:val="fr-FR"/>
        </w:rPr>
        <w:t>Let’s</w:t>
      </w:r>
      <w:proofErr w:type="spellEnd"/>
      <w:r>
        <w:rPr>
          <w:rFonts w:ascii="Cambria" w:hAnsi="Cambria"/>
          <w:sz w:val="24"/>
          <w:lang w:val="fr-FR"/>
        </w:rPr>
        <w:t xml:space="preserve"> </w:t>
      </w:r>
      <w:proofErr w:type="spellStart"/>
      <w:r>
        <w:rPr>
          <w:rFonts w:ascii="Cambria" w:hAnsi="Cambria"/>
          <w:sz w:val="24"/>
          <w:lang w:val="fr-FR"/>
        </w:rPr>
        <w:t>Think</w:t>
      </w:r>
      <w:proofErr w:type="spellEnd"/>
      <w:r>
        <w:rPr>
          <w:rFonts w:ascii="Cambria" w:hAnsi="Cambria"/>
          <w:sz w:val="24"/>
          <w:lang w:val="fr-FR"/>
        </w:rPr>
        <w:t>’. Cet exercice est proposé en français afin de m’assurer que les élèves ont bien compris.</w:t>
      </w:r>
    </w:p>
    <w:p w:rsidR="0014414A" w:rsidRPr="002052C7" w:rsidRDefault="00520EDC" w:rsidP="0031166F">
      <w:pPr>
        <w:rPr>
          <w:rFonts w:ascii="Cambria" w:hAnsi="Cambria"/>
          <w:sz w:val="24"/>
          <w:u w:val="single"/>
          <w:lang w:val="fr-FR"/>
        </w:rPr>
      </w:pPr>
      <w:r w:rsidRPr="002052C7">
        <w:rPr>
          <w:rFonts w:ascii="Cambria" w:hAnsi="Cambria"/>
          <w:sz w:val="24"/>
          <w:u w:val="single"/>
          <w:lang w:val="fr-FR"/>
        </w:rPr>
        <w:t>3. Parler : Réagir et dialoguer. Jeu de rôle.</w:t>
      </w:r>
    </w:p>
    <w:p w:rsidR="00480331" w:rsidRPr="00480331" w:rsidRDefault="00480331" w:rsidP="0031166F">
      <w:pPr>
        <w:rPr>
          <w:rFonts w:ascii="Cambria" w:hAnsi="Cambria"/>
          <w:color w:val="00B050"/>
          <w:sz w:val="24"/>
          <w:lang w:val="fr-FR"/>
        </w:rPr>
      </w:pPr>
      <w:r>
        <w:rPr>
          <w:rFonts w:ascii="Cambria" w:hAnsi="Cambria"/>
          <w:color w:val="00B050"/>
          <w:sz w:val="24"/>
          <w:lang w:val="fr-FR"/>
        </w:rPr>
        <w:t xml:space="preserve">Niveau A1 : Demander et donner des informations. Etre capable de poser des questions et y répondre. L’élève utilise les structures </w:t>
      </w:r>
      <w:r w:rsidR="006D0DF3">
        <w:rPr>
          <w:rFonts w:ascii="Cambria" w:hAnsi="Cambria"/>
          <w:color w:val="00B050"/>
          <w:sz w:val="24"/>
          <w:lang w:val="fr-FR"/>
        </w:rPr>
        <w:t>adéquates</w:t>
      </w:r>
      <w:r>
        <w:rPr>
          <w:rFonts w:ascii="Cambria" w:hAnsi="Cambria"/>
          <w:color w:val="00B050"/>
          <w:sz w:val="24"/>
          <w:lang w:val="fr-FR"/>
        </w:rPr>
        <w:t xml:space="preserve"> pour établir un dialogue (Salutations.)</w:t>
      </w:r>
    </w:p>
    <w:p w:rsidR="00520EDC" w:rsidRPr="00520EDC" w:rsidRDefault="002E0D9C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</w:t>
      </w:r>
      <w:r w:rsidR="00520EDC" w:rsidRPr="00520EDC">
        <w:rPr>
          <w:rFonts w:ascii="Cambria" w:hAnsi="Cambria"/>
          <w:sz w:val="24"/>
          <w:lang w:val="fr-FR"/>
        </w:rPr>
        <w:t xml:space="preserve">A l’aide des </w:t>
      </w:r>
      <w:proofErr w:type="spellStart"/>
      <w:r w:rsidR="00480331">
        <w:rPr>
          <w:rFonts w:ascii="Cambria" w:hAnsi="Cambria"/>
          <w:sz w:val="24"/>
          <w:lang w:val="fr-FR"/>
        </w:rPr>
        <w:t>flashcards</w:t>
      </w:r>
      <w:proofErr w:type="spellEnd"/>
      <w:r w:rsidR="00520EDC" w:rsidRPr="00520EDC">
        <w:rPr>
          <w:rFonts w:ascii="Cambria" w:hAnsi="Cambria"/>
          <w:sz w:val="24"/>
          <w:lang w:val="fr-FR"/>
        </w:rPr>
        <w:t xml:space="preserve"> </w:t>
      </w:r>
      <w:r w:rsidR="00520EDC">
        <w:rPr>
          <w:rFonts w:ascii="Cambria" w:hAnsi="Cambria"/>
          <w:sz w:val="24"/>
          <w:lang w:val="fr-FR"/>
        </w:rPr>
        <w:t>que j’ai fabriquées, les élèves prendront la parole soit pour inviter leur camarade soit pour accepter ou refuser l’invitation. En fonction de l’ambiance de la classe ce jour-là, ce sera fait soit en petit groupe soit en classe entière.</w:t>
      </w:r>
    </w:p>
    <w:p w:rsidR="002E0D9C" w:rsidRDefault="002E0D9C" w:rsidP="0031166F">
      <w:pPr>
        <w:rPr>
          <w:rFonts w:ascii="Cambria" w:hAnsi="Cambria"/>
          <w:sz w:val="24"/>
          <w:lang w:val="fr-FR"/>
        </w:rPr>
      </w:pPr>
      <w:r w:rsidRPr="002E0D9C">
        <w:rPr>
          <w:rFonts w:ascii="Cambria" w:hAnsi="Cambria"/>
          <w:sz w:val="24"/>
          <w:lang w:val="fr-FR"/>
        </w:rPr>
        <w:t xml:space="preserve">*L’élève </w:t>
      </w:r>
      <w:r>
        <w:rPr>
          <w:rFonts w:ascii="Cambria" w:hAnsi="Cambria"/>
          <w:sz w:val="24"/>
          <w:lang w:val="fr-FR"/>
        </w:rPr>
        <w:t>*</w:t>
      </w:r>
      <w:r w:rsidRPr="002E0D9C">
        <w:rPr>
          <w:rFonts w:ascii="Cambria" w:hAnsi="Cambria"/>
          <w:sz w:val="24"/>
          <w:lang w:val="fr-FR"/>
        </w:rPr>
        <w:t>1 tire une carte au sort et propose une activité.</w:t>
      </w:r>
      <w:r>
        <w:rPr>
          <w:rFonts w:ascii="Cambria" w:hAnsi="Cambria"/>
          <w:sz w:val="24"/>
          <w:lang w:val="fr-FR"/>
        </w:rPr>
        <w:t xml:space="preserve"> L’élève *2 tire une carte avec ‘</w:t>
      </w:r>
      <w:proofErr w:type="spellStart"/>
      <w:r>
        <w:rPr>
          <w:rFonts w:ascii="Cambria" w:hAnsi="Cambria"/>
          <w:sz w:val="24"/>
          <w:lang w:val="fr-FR"/>
        </w:rPr>
        <w:t>yes</w:t>
      </w:r>
      <w:proofErr w:type="spellEnd"/>
      <w:r>
        <w:rPr>
          <w:rFonts w:ascii="Cambria" w:hAnsi="Cambria"/>
          <w:sz w:val="24"/>
          <w:lang w:val="fr-FR"/>
        </w:rPr>
        <w:t xml:space="preserve">’ ou ‘no’ écrit dessus. </w:t>
      </w:r>
    </w:p>
    <w:p w:rsidR="002E0D9C" w:rsidRDefault="002E0D9C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br w:type="page"/>
      </w:r>
    </w:p>
    <w:p w:rsidR="007E045F" w:rsidRPr="00D505E4" w:rsidRDefault="00D505E4" w:rsidP="002D1E3D">
      <w:pPr>
        <w:numPr>
          <w:ilvl w:val="0"/>
          <w:numId w:val="2"/>
        </w:num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</w:rPr>
        <w:lastRenderedPageBreak/>
        <w:t>Read an email.</w:t>
      </w:r>
      <w:r w:rsidR="007E045F">
        <w:rPr>
          <w:rFonts w:ascii="Cambria" w:hAnsi="Cambria"/>
          <w:sz w:val="24"/>
        </w:rPr>
        <w:t xml:space="preserve"> </w:t>
      </w:r>
      <w:r>
        <w:rPr>
          <w:rFonts w:ascii="Cambria" w:hAnsi="Cambria"/>
          <w:sz w:val="24"/>
        </w:rPr>
        <w:t xml:space="preserve"> </w:t>
      </w:r>
      <w:r w:rsidRPr="00A86FA1">
        <w:rPr>
          <w:rFonts w:ascii="Cambria" w:hAnsi="Cambria"/>
          <w:sz w:val="24"/>
        </w:rPr>
        <w:t>W</w:t>
      </w:r>
      <w:r w:rsidR="007E045F" w:rsidRPr="00A86FA1">
        <w:rPr>
          <w:rFonts w:ascii="Cambria" w:hAnsi="Cambria"/>
          <w:sz w:val="24"/>
        </w:rPr>
        <w:t>rite your own.</w:t>
      </w:r>
      <w:r w:rsidRPr="00A86FA1">
        <w:rPr>
          <w:rFonts w:ascii="Cambria" w:hAnsi="Cambria"/>
          <w:sz w:val="24"/>
        </w:rPr>
        <w:t xml:space="preserve">  </w:t>
      </w:r>
      <w:r w:rsidRPr="00D505E4">
        <w:rPr>
          <w:rFonts w:ascii="Cambria" w:hAnsi="Cambria"/>
          <w:sz w:val="24"/>
          <w:lang w:val="fr-FR"/>
        </w:rPr>
        <w:t>(1 séance + éventuellement 1 séance en s</w:t>
      </w:r>
      <w:r w:rsidR="00A86FA1">
        <w:rPr>
          <w:rFonts w:ascii="Cambria" w:hAnsi="Cambria"/>
          <w:sz w:val="24"/>
          <w:lang w:val="fr-FR"/>
        </w:rPr>
        <w:t xml:space="preserve">alle informatique si </w:t>
      </w:r>
      <w:proofErr w:type="gramStart"/>
      <w:r w:rsidR="00A86FA1">
        <w:rPr>
          <w:rFonts w:ascii="Cambria" w:hAnsi="Cambria"/>
          <w:sz w:val="24"/>
          <w:lang w:val="fr-FR"/>
        </w:rPr>
        <w:t>nécessaire</w:t>
      </w:r>
      <w:r w:rsidRPr="00D505E4">
        <w:rPr>
          <w:rFonts w:ascii="Cambria" w:hAnsi="Cambria"/>
          <w:sz w:val="24"/>
          <w:lang w:val="fr-FR"/>
        </w:rPr>
        <w:t xml:space="preserve"> </w:t>
      </w:r>
      <w:r>
        <w:rPr>
          <w:rFonts w:ascii="Cambria" w:hAnsi="Cambria"/>
          <w:sz w:val="24"/>
          <w:lang w:val="fr-FR"/>
        </w:rPr>
        <w:t>)</w:t>
      </w:r>
      <w:proofErr w:type="gramEnd"/>
    </w:p>
    <w:p w:rsidR="0031166F" w:rsidRDefault="007E045F" w:rsidP="007E04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 w:rsidRPr="007E045F">
        <w:rPr>
          <w:rFonts w:ascii="Cambria" w:hAnsi="Cambria"/>
          <w:sz w:val="24"/>
          <w:lang w:val="fr-FR"/>
        </w:rPr>
        <w:t xml:space="preserve">Objectifs: Apprendre le vocabulaire spécifique </w:t>
      </w:r>
      <w:r w:rsidR="0031166F" w:rsidRPr="007E045F">
        <w:rPr>
          <w:rFonts w:ascii="Cambria" w:hAnsi="Cambria"/>
          <w:sz w:val="24"/>
          <w:lang w:val="fr-FR"/>
        </w:rPr>
        <w:t xml:space="preserve"> </w:t>
      </w:r>
      <w:r w:rsidRPr="007E045F">
        <w:rPr>
          <w:rFonts w:ascii="Cambria" w:hAnsi="Cambria"/>
          <w:sz w:val="24"/>
          <w:lang w:val="fr-FR"/>
        </w:rPr>
        <w:t>concernant un courriel</w:t>
      </w:r>
      <w:r w:rsidR="0031166F" w:rsidRPr="007E045F">
        <w:rPr>
          <w:rFonts w:ascii="Cambria" w:hAnsi="Cambria"/>
          <w:sz w:val="24"/>
          <w:lang w:val="fr-FR"/>
        </w:rPr>
        <w:t xml:space="preserve"> e</w:t>
      </w:r>
      <w:r>
        <w:rPr>
          <w:rFonts w:ascii="Cambria" w:hAnsi="Cambria"/>
          <w:sz w:val="24"/>
          <w:lang w:val="fr-FR"/>
        </w:rPr>
        <w:t>x</w:t>
      </w:r>
      <w:r w:rsidR="0031166F" w:rsidRPr="007E045F">
        <w:rPr>
          <w:rFonts w:ascii="Cambria" w:hAnsi="Cambria"/>
          <w:sz w:val="24"/>
          <w:lang w:val="fr-FR"/>
        </w:rPr>
        <w:t xml:space="preserve">. </w:t>
      </w:r>
      <w:proofErr w:type="spellStart"/>
      <w:r w:rsidR="0031166F" w:rsidRPr="007E045F">
        <w:rPr>
          <w:rFonts w:ascii="Cambria" w:hAnsi="Cambria"/>
          <w:sz w:val="24"/>
          <w:lang w:val="fr-FR"/>
        </w:rPr>
        <w:t>sender</w:t>
      </w:r>
      <w:proofErr w:type="spellEnd"/>
      <w:r w:rsidR="0031166F" w:rsidRPr="007E045F">
        <w:rPr>
          <w:rFonts w:ascii="Cambria" w:hAnsi="Cambria"/>
          <w:sz w:val="24"/>
          <w:lang w:val="fr-FR"/>
        </w:rPr>
        <w:t xml:space="preserve">, </w:t>
      </w:r>
      <w:proofErr w:type="spellStart"/>
      <w:r w:rsidR="00D505E4">
        <w:rPr>
          <w:rFonts w:ascii="Cambria" w:hAnsi="Cambria"/>
          <w:sz w:val="24"/>
          <w:lang w:val="fr-FR"/>
        </w:rPr>
        <w:t>addressee</w:t>
      </w:r>
      <w:proofErr w:type="spellEnd"/>
      <w:r w:rsidR="00D505E4">
        <w:rPr>
          <w:rFonts w:ascii="Cambria" w:hAnsi="Cambria"/>
          <w:sz w:val="24"/>
          <w:lang w:val="fr-FR"/>
        </w:rPr>
        <w:t xml:space="preserve">, </w:t>
      </w:r>
      <w:proofErr w:type="spellStart"/>
      <w:r w:rsidR="0031166F" w:rsidRPr="007E045F">
        <w:rPr>
          <w:rFonts w:ascii="Cambria" w:hAnsi="Cambria"/>
          <w:sz w:val="24"/>
          <w:lang w:val="fr-FR"/>
        </w:rPr>
        <w:t>subject</w:t>
      </w:r>
      <w:proofErr w:type="spellEnd"/>
      <w:r w:rsidR="0031166F" w:rsidRPr="007E045F">
        <w:rPr>
          <w:rFonts w:ascii="Cambria" w:hAnsi="Cambria"/>
          <w:sz w:val="24"/>
          <w:lang w:val="fr-FR"/>
        </w:rPr>
        <w:t xml:space="preserve">, </w:t>
      </w:r>
      <w:proofErr w:type="spellStart"/>
      <w:r w:rsidR="0031166F" w:rsidRPr="007E045F">
        <w:rPr>
          <w:rFonts w:ascii="Cambria" w:hAnsi="Cambria"/>
          <w:sz w:val="24"/>
          <w:lang w:val="fr-FR"/>
        </w:rPr>
        <w:t>saying</w:t>
      </w:r>
      <w:proofErr w:type="spellEnd"/>
      <w:r w:rsidR="0031166F" w:rsidRPr="007E045F">
        <w:rPr>
          <w:rFonts w:ascii="Cambria" w:hAnsi="Cambria"/>
          <w:sz w:val="24"/>
          <w:lang w:val="fr-FR"/>
        </w:rPr>
        <w:t xml:space="preserve"> hello, hi etc.</w:t>
      </w:r>
    </w:p>
    <w:p w:rsidR="007E045F" w:rsidRDefault="007E045F" w:rsidP="007E04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Etre capable de comprendre un texte écrit de quelques lignes.</w:t>
      </w:r>
    </w:p>
    <w:p w:rsidR="007E045F" w:rsidRPr="007E045F" w:rsidRDefault="007E045F" w:rsidP="007E045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left="360"/>
        <w:rPr>
          <w:rFonts w:ascii="Cambria" w:hAnsi="Cambria"/>
          <w:color w:val="7030A0"/>
          <w:sz w:val="24"/>
          <w:lang w:val="fr-FR"/>
        </w:rPr>
      </w:pPr>
      <w:r w:rsidRPr="007E045F">
        <w:rPr>
          <w:rFonts w:ascii="Cambria" w:hAnsi="Cambria"/>
          <w:color w:val="7030A0"/>
          <w:sz w:val="24"/>
          <w:lang w:val="fr-FR"/>
        </w:rPr>
        <w:t xml:space="preserve">Tâche finale : Etre capable d’écrire un courriel et l’envoyer par </w:t>
      </w:r>
      <w:proofErr w:type="spellStart"/>
      <w:r w:rsidRPr="007E045F">
        <w:rPr>
          <w:rFonts w:ascii="Cambria" w:hAnsi="Cambria"/>
          <w:color w:val="7030A0"/>
          <w:sz w:val="24"/>
          <w:lang w:val="fr-FR"/>
        </w:rPr>
        <w:t>Scolastance</w:t>
      </w:r>
      <w:proofErr w:type="spellEnd"/>
      <w:r w:rsidRPr="007E045F">
        <w:rPr>
          <w:rFonts w:ascii="Cambria" w:hAnsi="Cambria"/>
          <w:color w:val="7030A0"/>
          <w:sz w:val="24"/>
          <w:lang w:val="fr-FR"/>
        </w:rPr>
        <w:t xml:space="preserve">. Etre capable d’écrire une réponse et la renvoyer à l’expéditeur. Transférer ces messages au professeur. </w:t>
      </w:r>
    </w:p>
    <w:p w:rsidR="007E045F" w:rsidRPr="007E045F" w:rsidRDefault="007E045F" w:rsidP="0031166F">
      <w:pPr>
        <w:rPr>
          <w:rFonts w:ascii="Cambria" w:hAnsi="Cambria"/>
          <w:sz w:val="24"/>
          <w:lang w:val="fr-FR"/>
        </w:rPr>
      </w:pPr>
    </w:p>
    <w:p w:rsidR="007E045F" w:rsidRPr="00D505E4" w:rsidRDefault="007E045F" w:rsidP="0031166F">
      <w:pPr>
        <w:rPr>
          <w:rFonts w:ascii="Cambria" w:hAnsi="Cambria"/>
          <w:sz w:val="24"/>
          <w:u w:val="single"/>
          <w:lang w:val="fr-FR"/>
        </w:rPr>
      </w:pPr>
      <w:r w:rsidRPr="00D505E4">
        <w:rPr>
          <w:rFonts w:ascii="Cambria" w:hAnsi="Cambria"/>
          <w:sz w:val="24"/>
          <w:u w:val="single"/>
          <w:lang w:val="fr-FR"/>
        </w:rPr>
        <w:t xml:space="preserve">1. </w:t>
      </w:r>
      <w:r w:rsidR="00D505E4" w:rsidRPr="00D505E4">
        <w:rPr>
          <w:rFonts w:ascii="Cambria" w:hAnsi="Cambria"/>
          <w:sz w:val="24"/>
          <w:u w:val="single"/>
          <w:lang w:val="fr-FR"/>
        </w:rPr>
        <w:t>Lire les courriels et répondre aux questions</w:t>
      </w:r>
    </w:p>
    <w:p w:rsidR="00D505E4" w:rsidRPr="00D505E4" w:rsidRDefault="00D505E4" w:rsidP="0031166F">
      <w:pPr>
        <w:rPr>
          <w:rFonts w:ascii="Cambria" w:hAnsi="Cambria"/>
          <w:color w:val="00B050"/>
          <w:sz w:val="24"/>
          <w:lang w:val="fr-FR"/>
        </w:rPr>
      </w:pPr>
      <w:r>
        <w:rPr>
          <w:rFonts w:ascii="Cambria" w:hAnsi="Cambria"/>
          <w:color w:val="00B050"/>
          <w:sz w:val="24"/>
          <w:lang w:val="fr-FR"/>
        </w:rPr>
        <w:t>Niveau A1 : Comprendre une lettre. Etre capable de comprendre une carte ou une invitation simple. Tâche : Relever les noms propres, les chiffres, les dates, les horaires.</w:t>
      </w:r>
    </w:p>
    <w:p w:rsidR="0031166F" w:rsidRPr="008225AE" w:rsidRDefault="008225AE" w:rsidP="0031166F">
      <w:pPr>
        <w:rPr>
          <w:rFonts w:ascii="Cambria" w:hAnsi="Cambria"/>
          <w:sz w:val="24"/>
          <w:lang w:val="fr-FR"/>
        </w:rPr>
      </w:pPr>
      <w:r w:rsidRPr="008225AE">
        <w:rPr>
          <w:rFonts w:ascii="Cambria" w:hAnsi="Cambria"/>
          <w:sz w:val="24"/>
          <w:lang w:val="fr-FR"/>
        </w:rPr>
        <w:t>*Répondre aux questions en français (A1). P</w:t>
      </w:r>
      <w:r>
        <w:rPr>
          <w:rFonts w:ascii="Cambria" w:hAnsi="Cambria"/>
          <w:sz w:val="24"/>
          <w:lang w:val="fr-FR"/>
        </w:rPr>
        <w:t>roposer aux élèves qui veulent tenter la possibilité de faire le même exercice mais en anglais</w:t>
      </w:r>
      <w:r w:rsidR="00C27B88">
        <w:rPr>
          <w:rFonts w:ascii="Cambria" w:hAnsi="Cambria"/>
          <w:sz w:val="24"/>
          <w:lang w:val="fr-FR"/>
        </w:rPr>
        <w:t xml:space="preserve"> (deuxième feuille).</w:t>
      </w:r>
    </w:p>
    <w:p w:rsidR="00C27B88" w:rsidRPr="00C27B88" w:rsidRDefault="00C27B88" w:rsidP="0031166F">
      <w:pPr>
        <w:rPr>
          <w:rFonts w:ascii="Cambria" w:hAnsi="Cambria"/>
          <w:sz w:val="24"/>
          <w:u w:val="single"/>
          <w:lang w:val="fr-FR"/>
        </w:rPr>
      </w:pPr>
      <w:r w:rsidRPr="00C27B88">
        <w:rPr>
          <w:rFonts w:ascii="Cambria" w:hAnsi="Cambria"/>
          <w:sz w:val="24"/>
          <w:u w:val="single"/>
          <w:lang w:val="fr-FR"/>
        </w:rPr>
        <w:t>2. Préparation à la tâche finale :</w:t>
      </w:r>
    </w:p>
    <w:p w:rsidR="0031166F" w:rsidRPr="007E045F" w:rsidRDefault="00C27B88" w:rsidP="0031166F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sz w:val="24"/>
          <w:lang w:val="fr-FR"/>
        </w:rPr>
        <w:t>*L’élève doit compléter un courriel (travail guidé). Il faut remplir les trous avec les mots manquants.</w:t>
      </w:r>
    </w:p>
    <w:p w:rsidR="00C27B88" w:rsidRPr="00C27B88" w:rsidRDefault="00C27B88" w:rsidP="0031166F">
      <w:pPr>
        <w:rPr>
          <w:rFonts w:ascii="Cambria" w:hAnsi="Cambria"/>
          <w:color w:val="7030A0"/>
          <w:sz w:val="24"/>
          <w:u w:val="single"/>
          <w:lang w:val="fr-FR"/>
        </w:rPr>
      </w:pPr>
      <w:r w:rsidRPr="00C27B88">
        <w:rPr>
          <w:rFonts w:ascii="Cambria" w:hAnsi="Cambria"/>
          <w:color w:val="7030A0"/>
          <w:sz w:val="24"/>
          <w:u w:val="single"/>
          <w:lang w:val="fr-FR"/>
        </w:rPr>
        <w:t>3. Tâche finale : Ecrire un message d’invitation (v. Objectifs ci-dessus)</w:t>
      </w:r>
    </w:p>
    <w:p w:rsidR="0031166F" w:rsidRDefault="00CA780D" w:rsidP="0031166F">
      <w:pPr>
        <w:rPr>
          <w:rFonts w:ascii="Cambria" w:hAnsi="Cambria"/>
          <w:color w:val="7030A0"/>
          <w:sz w:val="24"/>
          <w:lang w:val="fr-FR"/>
        </w:rPr>
      </w:pPr>
      <w:r w:rsidRPr="00CA780D">
        <w:rPr>
          <w:rFonts w:ascii="Cambria" w:hAnsi="Cambria"/>
          <w:color w:val="7030A0"/>
          <w:sz w:val="24"/>
          <w:lang w:val="fr-FR"/>
        </w:rPr>
        <w:t xml:space="preserve">L’élève sera guidé afin de </w:t>
      </w:r>
      <w:r w:rsidR="00961BA3" w:rsidRPr="00CA780D">
        <w:rPr>
          <w:rFonts w:ascii="Cambria" w:hAnsi="Cambria"/>
          <w:color w:val="7030A0"/>
          <w:sz w:val="24"/>
          <w:lang w:val="fr-FR"/>
        </w:rPr>
        <w:t>réaliser</w:t>
      </w:r>
      <w:r w:rsidRPr="00CA780D">
        <w:rPr>
          <w:rFonts w:ascii="Cambria" w:hAnsi="Cambria"/>
          <w:color w:val="7030A0"/>
          <w:sz w:val="24"/>
          <w:lang w:val="fr-FR"/>
        </w:rPr>
        <w:t xml:space="preserve"> </w:t>
      </w:r>
      <w:r>
        <w:rPr>
          <w:rFonts w:ascii="Cambria" w:hAnsi="Cambria"/>
          <w:color w:val="7030A0"/>
          <w:sz w:val="24"/>
          <w:lang w:val="fr-FR"/>
        </w:rPr>
        <w:t>deux</w:t>
      </w:r>
      <w:r w:rsidRPr="00CA780D">
        <w:rPr>
          <w:rFonts w:ascii="Cambria" w:hAnsi="Cambria"/>
          <w:color w:val="7030A0"/>
          <w:sz w:val="24"/>
          <w:lang w:val="fr-FR"/>
        </w:rPr>
        <w:t xml:space="preserve"> court</w:t>
      </w:r>
      <w:r>
        <w:rPr>
          <w:rFonts w:ascii="Cambria" w:hAnsi="Cambria"/>
          <w:color w:val="7030A0"/>
          <w:sz w:val="24"/>
          <w:lang w:val="fr-FR"/>
        </w:rPr>
        <w:t>s</w:t>
      </w:r>
      <w:r w:rsidRPr="00CA780D">
        <w:rPr>
          <w:rFonts w:ascii="Cambria" w:hAnsi="Cambria"/>
          <w:color w:val="7030A0"/>
          <w:sz w:val="24"/>
          <w:lang w:val="fr-FR"/>
        </w:rPr>
        <w:t xml:space="preserve"> message</w:t>
      </w:r>
      <w:r>
        <w:rPr>
          <w:rFonts w:ascii="Cambria" w:hAnsi="Cambria"/>
          <w:color w:val="7030A0"/>
          <w:sz w:val="24"/>
          <w:lang w:val="fr-FR"/>
        </w:rPr>
        <w:t>s : une invitation et une réponse.</w:t>
      </w:r>
    </w:p>
    <w:p w:rsidR="006D0DF3" w:rsidRDefault="006D0DF3" w:rsidP="0031166F">
      <w:pPr>
        <w:rPr>
          <w:rFonts w:ascii="Cambria" w:hAnsi="Cambria"/>
          <w:color w:val="7030A0"/>
          <w:sz w:val="24"/>
          <w:lang w:val="fr-FR"/>
        </w:rPr>
      </w:pPr>
    </w:p>
    <w:p w:rsidR="006D0DF3" w:rsidRDefault="006D0DF3" w:rsidP="0031166F">
      <w:pPr>
        <w:rPr>
          <w:rFonts w:ascii="Cambria" w:hAnsi="Cambria"/>
          <w:color w:val="7030A0"/>
          <w:sz w:val="24"/>
          <w:lang w:val="fr-FR"/>
        </w:rPr>
      </w:pPr>
      <w:r>
        <w:rPr>
          <w:rFonts w:ascii="Cambria" w:hAnsi="Cambria"/>
          <w:color w:val="7030A0"/>
          <w:sz w:val="24"/>
          <w:lang w:val="fr-FR"/>
        </w:rPr>
        <w:t xml:space="preserve">Niveau A1 : Ecrire un message simple. Etre capable d’écrire un message électronique simple.  Critères : L’élève se réfère à des modèles et utilise des for mules standard. </w:t>
      </w:r>
    </w:p>
    <w:p w:rsidR="006D0DF3" w:rsidRDefault="006D0DF3" w:rsidP="0031166F">
      <w:pPr>
        <w:rPr>
          <w:rFonts w:ascii="Cambria" w:hAnsi="Cambria"/>
          <w:color w:val="7030A0"/>
          <w:sz w:val="24"/>
          <w:lang w:val="fr-FR"/>
        </w:rPr>
      </w:pPr>
      <w:r>
        <w:rPr>
          <w:rFonts w:ascii="Cambria" w:hAnsi="Cambria"/>
          <w:color w:val="7030A0"/>
          <w:sz w:val="24"/>
          <w:lang w:val="fr-FR"/>
        </w:rPr>
        <w:t>Niveau A2</w:t>
      </w:r>
      <w:r w:rsidR="00AD18BC">
        <w:rPr>
          <w:rFonts w:ascii="Cambria" w:hAnsi="Cambria"/>
          <w:color w:val="7030A0"/>
          <w:sz w:val="24"/>
          <w:lang w:val="fr-FR"/>
        </w:rPr>
        <w:t> : Ecrire un message simple. Etre capable d’écrire un bref message électronique pour faire une proposition et réagir à une proposition. Critères : En se référant à des modèles, l’élève respecte la forme de la lettre, il mobilise le lexique et les structures adéquats, utilise des formulations et des expressions connues.</w:t>
      </w:r>
    </w:p>
    <w:p w:rsidR="00961BA3" w:rsidRDefault="00961BA3" w:rsidP="0031166F">
      <w:pPr>
        <w:rPr>
          <w:rFonts w:ascii="Cambria" w:hAnsi="Cambria"/>
          <w:color w:val="7030A0"/>
          <w:sz w:val="24"/>
          <w:lang w:val="fr-FR"/>
        </w:rPr>
      </w:pPr>
    </w:p>
    <w:p w:rsidR="00961BA3" w:rsidRDefault="00961BA3" w:rsidP="0031166F">
      <w:pPr>
        <w:rPr>
          <w:rFonts w:ascii="Cambria" w:hAnsi="Cambria"/>
          <w:color w:val="000000" w:themeColor="text1"/>
          <w:sz w:val="24"/>
          <w:lang w:val="fr-FR"/>
        </w:rPr>
      </w:pPr>
      <w:r w:rsidRPr="00961BA3">
        <w:rPr>
          <w:rFonts w:ascii="Cambria" w:hAnsi="Cambria"/>
          <w:color w:val="000000" w:themeColor="text1"/>
          <w:sz w:val="24"/>
          <w:lang w:val="fr-FR"/>
        </w:rPr>
        <w:t>L</w:t>
      </w:r>
      <w:r>
        <w:rPr>
          <w:rFonts w:ascii="Cambria" w:hAnsi="Cambria"/>
          <w:color w:val="000000" w:themeColor="text1"/>
          <w:sz w:val="24"/>
          <w:lang w:val="fr-FR"/>
        </w:rPr>
        <w:t xml:space="preserve">’évaluation de cette séquence se fera à l’aide des deux tâches réalisées pendant le projet. Une note orale et une note écrite sera donnée. Ces productions d’élève seront également prises en compte pour le socle commun. </w:t>
      </w:r>
    </w:p>
    <w:p w:rsidR="0051104B" w:rsidRDefault="0051104B" w:rsidP="0031166F">
      <w:pPr>
        <w:rPr>
          <w:rFonts w:ascii="Cambria" w:hAnsi="Cambria"/>
          <w:color w:val="000000" w:themeColor="text1"/>
          <w:sz w:val="24"/>
          <w:lang w:val="fr-FR"/>
        </w:rPr>
      </w:pPr>
    </w:p>
    <w:p w:rsidR="0051104B" w:rsidRPr="00961BA3" w:rsidRDefault="0051104B" w:rsidP="0051104B">
      <w:pPr>
        <w:rPr>
          <w:rFonts w:ascii="Cambria" w:hAnsi="Cambria"/>
          <w:color w:val="000000" w:themeColor="text1"/>
          <w:sz w:val="24"/>
          <w:lang w:val="fr-FR"/>
        </w:rPr>
      </w:pPr>
      <w:r>
        <w:rPr>
          <w:rFonts w:ascii="Cambria" w:hAnsi="Cambria"/>
          <w:color w:val="000000" w:themeColor="text1"/>
          <w:sz w:val="24"/>
          <w:lang w:val="fr-FR"/>
        </w:rPr>
        <w:t>Un contrôle écrit sera toutefois proposé afin d’évaluer tout le vocabulaire de la séquence. Il reste assez basic vu les problèmes de mémorisation et d’orthographe des élèves de SEGPA.</w:t>
      </w:r>
    </w:p>
    <w:p w:rsidR="00D72C02" w:rsidRPr="006D0DF3" w:rsidRDefault="00D72C02">
      <w:pPr>
        <w:rPr>
          <w:rFonts w:ascii="Cambria" w:hAnsi="Cambria"/>
          <w:sz w:val="24"/>
          <w:lang w:val="fr-FR"/>
        </w:rPr>
      </w:pPr>
      <w:r w:rsidRPr="006D0DF3">
        <w:rPr>
          <w:rFonts w:ascii="Cambria" w:hAnsi="Cambria"/>
          <w:sz w:val="24"/>
          <w:lang w:val="fr-FR"/>
        </w:rPr>
        <w:br w:type="page"/>
      </w:r>
    </w:p>
    <w:p w:rsidR="008B51A3" w:rsidRPr="006D0DF3" w:rsidRDefault="008B51A3" w:rsidP="0031166F">
      <w:pPr>
        <w:rPr>
          <w:rFonts w:ascii="Cambria" w:hAnsi="Cambria"/>
          <w:sz w:val="24"/>
          <w:lang w:val="fr-FR"/>
        </w:rPr>
      </w:pPr>
    </w:p>
    <w:p w:rsidR="008B51A3" w:rsidRPr="006D0DF3" w:rsidRDefault="008B51A3">
      <w:pPr>
        <w:rPr>
          <w:rFonts w:ascii="Cambria" w:hAnsi="Cambria"/>
          <w:sz w:val="24"/>
          <w:lang w:val="fr-FR"/>
        </w:rPr>
      </w:pPr>
      <w:r w:rsidRPr="008B51A3">
        <w:rPr>
          <w:rFonts w:ascii="Cambria" w:hAnsi="Cambria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1A0FEC" wp14:editId="2DE18530">
                <wp:simplePos x="0" y="0"/>
                <wp:positionH relativeFrom="column">
                  <wp:posOffset>-439039</wp:posOffset>
                </wp:positionH>
                <wp:positionV relativeFrom="paragraph">
                  <wp:posOffset>-389763</wp:posOffset>
                </wp:positionV>
                <wp:extent cx="6864604" cy="648072"/>
                <wp:effectExtent l="57150" t="38100" r="50800" b="95250"/>
                <wp:wrapNone/>
                <wp:docPr id="2" name="Pentagon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64604" cy="648072"/>
                        </a:xfrm>
                        <a:prstGeom prst="homePlate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E2ABF" w:rsidRDefault="00EE2ABF" w:rsidP="008B51A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dark1"/>
                                <w:kern w:val="24"/>
                                <w:sz w:val="64"/>
                                <w:szCs w:val="64"/>
                              </w:rPr>
                              <w:t>At the weekend!</w:t>
                            </w:r>
                          </w:p>
                        </w:txbxContent>
                      </wps:txbx>
                      <wps:bodyPr wrap="square" rtlCol="0" anchor="ctr"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15" coordsize="21600,21600" o:spt="15" adj="16200" path="m@0,l,,,21600@0,21600,21600,10800xe">
                <v:stroke joinstyle="miter"/>
                <v:formulas>
                  <v:f eqn="val #0"/>
                  <v:f eqn="prod #0 1 2"/>
                </v:formulas>
                <v:path gradientshapeok="t" o:connecttype="custom" o:connectlocs="@1,0;0,10800;@1,21600;21600,10800" o:connectangles="270,180,90,0" textboxrect="0,0,10800,21600;0,0,16200,21600;0,0,21600,21600"/>
                <v:handles>
                  <v:h position="#0,topLeft" xrange="0,21600"/>
                </v:handles>
              </v:shapetype>
              <v:shape id="Pentagon 1" o:spid="_x0000_s1026" type="#_x0000_t15" style="position:absolute;margin-left:-34.55pt;margin-top:-30.7pt;width:540.5pt;height:51.0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" adj="20580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EE2ABF" w:rsidRDefault="00EE2ABF" w:rsidP="008B51A3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000000" w:themeColor="dark1"/>
                          <w:kern w:val="24"/>
                          <w:sz w:val="64"/>
                          <w:szCs w:val="64"/>
                        </w:rPr>
                        <w:t>At the weekend!</w:t>
                      </w:r>
                    </w:p>
                  </w:txbxContent>
                </v:textbox>
              </v:shape>
            </w:pict>
          </mc:Fallback>
        </mc:AlternateContent>
      </w: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  <w:r w:rsidRPr="008B51A3">
        <w:rPr>
          <w:noProof/>
        </w:rPr>
        <w:drawing>
          <wp:anchor distT="0" distB="0" distL="114300" distR="114300" simplePos="0" relativeHeight="251660288" behindDoc="0" locked="0" layoutInCell="1" allowOverlap="1" wp14:anchorId="2E30271A" wp14:editId="0858CB91">
            <wp:simplePos x="0" y="0"/>
            <wp:positionH relativeFrom="column">
              <wp:posOffset>4535170</wp:posOffset>
            </wp:positionH>
            <wp:positionV relativeFrom="paragraph">
              <wp:posOffset>214506</wp:posOffset>
            </wp:positionV>
            <wp:extent cx="1670050" cy="1226820"/>
            <wp:effectExtent l="0" t="0" r="6350" b="0"/>
            <wp:wrapNone/>
            <wp:docPr id="12" name="Picture 6" descr="http://t0.gstatic.com/images?q=tbn:ANd9GcR8F2s1bXumSRXr7M3VLA8n9y2_yL-ivD6tBAFVJ9KjL_fiQxrCI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6" descr="http://t0.gstatic.com/images?q=tbn:ANd9GcR8F2s1bXumSRXr7M3VLA8n9y2_yL-ivD6tBAFVJ9KjL_fiQxrCIw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167"/>
                    <a:stretch/>
                  </pic:blipFill>
                  <pic:spPr bwMode="auto">
                    <a:xfrm>
                      <a:off x="0" y="0"/>
                      <a:ext cx="1670050" cy="12268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1312" behindDoc="0" locked="0" layoutInCell="1" allowOverlap="1" wp14:anchorId="5F616AFD" wp14:editId="375262D2">
            <wp:simplePos x="0" y="0"/>
            <wp:positionH relativeFrom="column">
              <wp:posOffset>2389505</wp:posOffset>
            </wp:positionH>
            <wp:positionV relativeFrom="paragraph">
              <wp:posOffset>215900</wp:posOffset>
            </wp:positionV>
            <wp:extent cx="1205230" cy="1341120"/>
            <wp:effectExtent l="0" t="0" r="0" b="0"/>
            <wp:wrapNone/>
            <wp:docPr id="11" name="Picture 4" descr="http://t0.gstatic.com/images?q=tbn:ANd9GcTiv9nzc5XD6lmwXw9mMail9VulDUYfLTnYwD_OzTIxGcetSGV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 descr="http://t0.gstatic.com/images?q=tbn:ANd9GcTiv9nzc5XD6lmwXw9mMail9VulDUYfLTnYwD_OzTIxGcetSGV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0" cy="13411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2336" behindDoc="0" locked="0" layoutInCell="1" allowOverlap="1" wp14:anchorId="6EA5F63E" wp14:editId="6FE48E33">
            <wp:simplePos x="0" y="0"/>
            <wp:positionH relativeFrom="column">
              <wp:posOffset>-439420</wp:posOffset>
            </wp:positionH>
            <wp:positionV relativeFrom="paragraph">
              <wp:posOffset>167005</wp:posOffset>
            </wp:positionV>
            <wp:extent cx="1487170" cy="1387475"/>
            <wp:effectExtent l="0" t="0" r="0" b="3175"/>
            <wp:wrapNone/>
            <wp:docPr id="1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83"/>
                    <a:stretch/>
                  </pic:blipFill>
                  <pic:spPr bwMode="auto">
                    <a:xfrm>
                      <a:off x="0" y="0"/>
                      <a:ext cx="1487170" cy="138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31166F" w:rsidRPr="006D0DF3" w:rsidRDefault="0031166F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  <w:r w:rsidRPr="006D0DF3">
        <w:rPr>
          <w:noProof/>
          <w:lang w:val="fr-FR"/>
        </w:rPr>
        <w:t xml:space="preserve">  </w:t>
      </w: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5408" behindDoc="0" locked="0" layoutInCell="1" allowOverlap="1" wp14:anchorId="0BA2ED9C" wp14:editId="04822F2D">
            <wp:simplePos x="0" y="0"/>
            <wp:positionH relativeFrom="column">
              <wp:posOffset>4645025</wp:posOffset>
            </wp:positionH>
            <wp:positionV relativeFrom="paragraph">
              <wp:posOffset>143510</wp:posOffset>
            </wp:positionV>
            <wp:extent cx="1450340" cy="1297305"/>
            <wp:effectExtent l="0" t="0" r="0" b="0"/>
            <wp:wrapNone/>
            <wp:docPr id="13" name="Picture 12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2" descr="Screen Clipping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7"/>
                    <a:stretch/>
                  </pic:blipFill>
                  <pic:spPr>
                    <a:xfrm>
                      <a:off x="0" y="0"/>
                      <a:ext cx="1450340" cy="1297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4384" behindDoc="0" locked="0" layoutInCell="1" allowOverlap="1" wp14:anchorId="09773207" wp14:editId="3CC6ECF1">
            <wp:simplePos x="0" y="0"/>
            <wp:positionH relativeFrom="column">
              <wp:posOffset>2279523</wp:posOffset>
            </wp:positionH>
            <wp:positionV relativeFrom="paragraph">
              <wp:posOffset>83185</wp:posOffset>
            </wp:positionV>
            <wp:extent cx="1402080" cy="1359243"/>
            <wp:effectExtent l="0" t="0" r="7620" b="0"/>
            <wp:wrapNone/>
            <wp:docPr id="2060" name="Picture 12" descr="http://t1.gstatic.com/images?q=tbn:ANd9GcTIUykkR1mqAMTsjPkkCclMROF5DGu2AZQ4_JwNBegwxVhV0qb_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" name="Picture 12" descr="http://t1.gstatic.com/images?q=tbn:ANd9GcTIUykkR1mqAMTsjPkkCclMROF5DGu2AZQ4_JwNBegwxVhV0qb_v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359243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3360" behindDoc="0" locked="0" layoutInCell="1" allowOverlap="1" wp14:anchorId="367CAE72" wp14:editId="683D1D89">
            <wp:simplePos x="0" y="0"/>
            <wp:positionH relativeFrom="column">
              <wp:posOffset>-304800</wp:posOffset>
            </wp:positionH>
            <wp:positionV relativeFrom="paragraph">
              <wp:posOffset>107570</wp:posOffset>
            </wp:positionV>
            <wp:extent cx="1478218" cy="1219200"/>
            <wp:effectExtent l="0" t="0" r="8255" b="0"/>
            <wp:wrapNone/>
            <wp:docPr id="2058" name="Picture 10" descr="http://t0.gstatic.com/images?q=tbn:ANd9GcTF29V5oI71Hwv939nCDkFFf-rSl_SEA5y-nwJtnL1E2uSUSzk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" name="Picture 10" descr="http://t0.gstatic.com/images?q=tbn:ANd9GcTF29V5oI71Hwv939nCDkFFf-rSl_SEA5y-nwJtnL1E2uSUSzk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18" cy="12192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  <w:r w:rsidRPr="008B51A3">
        <w:rPr>
          <w:noProof/>
        </w:rPr>
        <w:drawing>
          <wp:anchor distT="0" distB="0" distL="114300" distR="114300" simplePos="0" relativeHeight="251668480" behindDoc="0" locked="0" layoutInCell="1" allowOverlap="1" wp14:anchorId="73D18912" wp14:editId="48847DA9">
            <wp:simplePos x="0" y="0"/>
            <wp:positionH relativeFrom="column">
              <wp:posOffset>4766945</wp:posOffset>
            </wp:positionH>
            <wp:positionV relativeFrom="paragraph">
              <wp:posOffset>127000</wp:posOffset>
            </wp:positionV>
            <wp:extent cx="1328420" cy="1231265"/>
            <wp:effectExtent l="0" t="0" r="5080" b="6985"/>
            <wp:wrapNone/>
            <wp:docPr id="1" name="Picture 2" descr="http://t1.gstatic.com/images?q=tbn:ANd9GcRi52hiEryBgZKc7jaydL_jhX2uhqdFPd-7a0eCnHOkcoblWHQ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http://t1.gstatic.com/images?q=tbn:ANd9GcRi52hiEryBgZKc7jaydL_jhX2uhqdFPd-7a0eCnHOkcoblWHQx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420" cy="12312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6432" behindDoc="0" locked="0" layoutInCell="1" allowOverlap="1" wp14:anchorId="6AEC514D" wp14:editId="06F7FA07">
            <wp:simplePos x="0" y="0"/>
            <wp:positionH relativeFrom="column">
              <wp:posOffset>2294255</wp:posOffset>
            </wp:positionH>
            <wp:positionV relativeFrom="paragraph">
              <wp:posOffset>127000</wp:posOffset>
            </wp:positionV>
            <wp:extent cx="1292225" cy="1292225"/>
            <wp:effectExtent l="0" t="0" r="3175" b="3175"/>
            <wp:wrapNone/>
            <wp:docPr id="7" name="Picture 8" descr="http://t2.gstatic.com/images?q=tbn:ANd9GcTVyHWKTSORcCi3pJjqhSdaMeW019o1tzQIx5W3esWyPdbdn38BC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" descr="http://t2.gstatic.com/images?q=tbn:ANd9GcTVyHWKTSORcCi3pJjqhSdaMeW019o1tzQIx5W3esWyPdbdn38BCQ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129222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rFonts w:ascii="Cambria" w:hAnsi="Cambria"/>
          <w:noProof/>
          <w:sz w:val="24"/>
        </w:rPr>
        <w:drawing>
          <wp:anchor distT="0" distB="0" distL="114300" distR="114300" simplePos="0" relativeHeight="251667456" behindDoc="0" locked="0" layoutInCell="1" allowOverlap="1" wp14:anchorId="723F862D" wp14:editId="0A0B6FED">
            <wp:simplePos x="0" y="0"/>
            <wp:positionH relativeFrom="column">
              <wp:posOffset>-419735</wp:posOffset>
            </wp:positionH>
            <wp:positionV relativeFrom="paragraph">
              <wp:posOffset>31750</wp:posOffset>
            </wp:positionV>
            <wp:extent cx="1609090" cy="1128395"/>
            <wp:effectExtent l="0" t="0" r="0" b="0"/>
            <wp:wrapNone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29"/>
                    <a:stretch/>
                  </pic:blipFill>
                  <pic:spPr bwMode="auto">
                    <a:xfrm>
                      <a:off x="0" y="0"/>
                      <a:ext cx="1609090" cy="112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</w:p>
    <w:p w:rsidR="008B51A3" w:rsidRPr="006D0DF3" w:rsidRDefault="008B51A3" w:rsidP="008B51A3">
      <w:pPr>
        <w:rPr>
          <w:rFonts w:ascii="Cambria" w:hAnsi="Cambria"/>
          <w:sz w:val="24"/>
          <w:lang w:val="fr-FR"/>
        </w:rPr>
      </w:pPr>
      <w:r w:rsidRPr="008B51A3">
        <w:rPr>
          <w:noProof/>
        </w:rPr>
        <w:drawing>
          <wp:anchor distT="0" distB="0" distL="114300" distR="114300" simplePos="0" relativeHeight="251671552" behindDoc="0" locked="0" layoutInCell="1" allowOverlap="1" wp14:anchorId="3B4A277E" wp14:editId="26D9EAF6">
            <wp:simplePos x="0" y="0"/>
            <wp:positionH relativeFrom="column">
              <wp:posOffset>-415290</wp:posOffset>
            </wp:positionH>
            <wp:positionV relativeFrom="paragraph">
              <wp:posOffset>180975</wp:posOffset>
            </wp:positionV>
            <wp:extent cx="1463040" cy="1301115"/>
            <wp:effectExtent l="0" t="0" r="3810" b="0"/>
            <wp:wrapNone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30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51A3" w:rsidRPr="006D0DF3" w:rsidRDefault="008B51A3" w:rsidP="008B51A3">
      <w:pPr>
        <w:rPr>
          <w:noProof/>
          <w:lang w:val="fr-FR"/>
        </w:rPr>
      </w:pPr>
      <w:r w:rsidRPr="008B51A3">
        <w:rPr>
          <w:noProof/>
        </w:rPr>
        <w:drawing>
          <wp:anchor distT="0" distB="0" distL="114300" distR="114300" simplePos="0" relativeHeight="251669504" behindDoc="0" locked="0" layoutInCell="1" allowOverlap="1" wp14:anchorId="5E2960C9" wp14:editId="7472F1A8">
            <wp:simplePos x="0" y="0"/>
            <wp:positionH relativeFrom="column">
              <wp:posOffset>5048250</wp:posOffset>
            </wp:positionH>
            <wp:positionV relativeFrom="paragraph">
              <wp:posOffset>57785</wp:posOffset>
            </wp:positionV>
            <wp:extent cx="713105" cy="1219200"/>
            <wp:effectExtent l="0" t="0" r="0" b="0"/>
            <wp:wrapNone/>
            <wp:docPr id="3076" name="Picture 4" descr="http://t2.gstatic.com/images?q=tbn:ANd9GcS44Btva_z9dsD1KVzfKqD8z91qY9A4df8EIFiDQnwOFgVSaRJ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://t2.gstatic.com/images?q=tbn:ANd9GcS44Btva_z9dsD1KVzfKqD8z91qY9A4df8EIFiDQnwOFgVSaRJ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2192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51A3">
        <w:rPr>
          <w:noProof/>
        </w:rPr>
        <w:drawing>
          <wp:anchor distT="0" distB="0" distL="114300" distR="114300" simplePos="0" relativeHeight="251670528" behindDoc="0" locked="0" layoutInCell="1" allowOverlap="1" wp14:anchorId="64350553" wp14:editId="611A2CD3">
            <wp:simplePos x="0" y="0"/>
            <wp:positionH relativeFrom="column">
              <wp:posOffset>2133600</wp:posOffset>
            </wp:positionH>
            <wp:positionV relativeFrom="paragraph">
              <wp:posOffset>57785</wp:posOffset>
            </wp:positionV>
            <wp:extent cx="1809750" cy="1009887"/>
            <wp:effectExtent l="0" t="0" r="0" b="0"/>
            <wp:wrapNone/>
            <wp:docPr id="3074" name="Picture 2" descr="http://t2.gstatic.com/images?q=tbn:ANd9GcR-QVa-oMi4tggh_5fUnetf2G541YnD5p4GgxzqpRlmHaZTapkmS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http://t2.gstatic.com/images?q=tbn:ANd9GcR-QVa-oMi4tggh_5fUnetf2G541YnD5p4GgxzqpRlmHaZTapkmSA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009887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D0DF3">
        <w:rPr>
          <w:noProof/>
          <w:lang w:val="fr-FR"/>
        </w:rPr>
        <w:t xml:space="preserve">  </w:t>
      </w:r>
    </w:p>
    <w:p w:rsidR="0018174C" w:rsidRPr="006D0DF3" w:rsidRDefault="0018174C" w:rsidP="008B51A3">
      <w:pPr>
        <w:rPr>
          <w:noProof/>
          <w:lang w:val="fr-FR"/>
        </w:rPr>
      </w:pPr>
    </w:p>
    <w:p w:rsidR="0018174C" w:rsidRPr="006D0DF3" w:rsidRDefault="0018174C" w:rsidP="008B51A3">
      <w:pPr>
        <w:rPr>
          <w:noProof/>
          <w:lang w:val="fr-FR"/>
        </w:rPr>
      </w:pPr>
    </w:p>
    <w:p w:rsidR="0018174C" w:rsidRPr="006D0DF3" w:rsidRDefault="0018174C" w:rsidP="008B51A3">
      <w:pPr>
        <w:rPr>
          <w:noProof/>
          <w:lang w:val="fr-FR"/>
        </w:rPr>
      </w:pPr>
    </w:p>
    <w:p w:rsidR="0018174C" w:rsidRPr="006D0DF3" w:rsidRDefault="0018174C" w:rsidP="008B51A3">
      <w:pPr>
        <w:rPr>
          <w:noProof/>
          <w:lang w:val="fr-FR"/>
        </w:rPr>
      </w:pPr>
    </w:p>
    <w:p w:rsidR="0018174C" w:rsidRPr="006D0DF3" w:rsidRDefault="0018174C" w:rsidP="0018174C">
      <w:pPr>
        <w:rPr>
          <w:noProof/>
          <w:lang w:val="fr-FR"/>
        </w:rPr>
      </w:pPr>
    </w:p>
    <w:tbl>
      <w:tblPr>
        <w:tblStyle w:val="TableGrid"/>
        <w:tblpPr w:leftFromText="180" w:rightFromText="180" w:vertAnchor="page" w:horzAnchor="margin" w:tblpXSpec="center" w:tblpY="1777"/>
        <w:tblW w:w="10490" w:type="dxa"/>
        <w:tblLook w:val="04A0" w:firstRow="1" w:lastRow="0" w:firstColumn="1" w:lastColumn="0" w:noHBand="0" w:noVBand="1"/>
      </w:tblPr>
      <w:tblGrid>
        <w:gridCol w:w="3119"/>
        <w:gridCol w:w="3402"/>
        <w:gridCol w:w="3969"/>
      </w:tblGrid>
      <w:tr w:rsidR="0018174C" w:rsidRPr="00A86FA1" w:rsidTr="00CA780D">
        <w:tc>
          <w:tcPr>
            <w:tcW w:w="311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  <w:r>
              <w:rPr>
                <w:rFonts w:ascii="Cambria" w:hAnsi="Cambria"/>
                <w:noProof/>
                <w:sz w:val="24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5CB78BE4" wp14:editId="087E9FEB">
                      <wp:simplePos x="0" y="0"/>
                      <wp:positionH relativeFrom="column">
                        <wp:posOffset>191630</wp:posOffset>
                      </wp:positionH>
                      <wp:positionV relativeFrom="paragraph">
                        <wp:posOffset>14819</wp:posOffset>
                      </wp:positionV>
                      <wp:extent cx="6362081" cy="1872401"/>
                      <wp:effectExtent l="0" t="0" r="635" b="0"/>
                      <wp:wrapNone/>
                      <wp:docPr id="21" name="Group 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62081" cy="1872401"/>
                                <a:chOff x="0" y="0"/>
                                <a:chExt cx="6362081" cy="1872401"/>
                              </a:xfrm>
                            </wpg:grpSpPr>
                            <wps:wsp>
                              <wps:cNvPr id="30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97528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I play handball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7501" y="1484416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shopping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52550" y="1021278"/>
                                  <a:ext cx="1771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disco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49486" y="1021278"/>
                                  <a:ext cx="186309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do my homework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534390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watch TV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23751"/>
                                  <a:ext cx="242379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have a drink with friends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534390"/>
                                  <a:ext cx="24669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swimming-pool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71304" y="0"/>
                                  <a:ext cx="185420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cinema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47553" y="1484416"/>
                                  <a:ext cx="17938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video games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73236" y="1484416"/>
                                  <a:ext cx="183705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badminton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35678" y="522515"/>
                                  <a:ext cx="167322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basketball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23751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football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1" o:spid="_x0000_s1027" style="position:absolute;margin-left:15.1pt;margin-top:1.15pt;width:500.95pt;height:147.45pt;z-index:251673600" coordsize="63620,18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"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_x0000_s1028" type="#_x0000_t202" style="position:absolute;top:9975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G5hMUA&#10;AADcAAAADwAAAGRycy9kb3ducmV2LnhtbESP3WrCQBSE74W+w3IKvZG6sbZGo2tohZbcxvoAx+wx&#10;CWbPhuyan7fvFgq9HGbmG2afjqYRPXWutqxguYhAEBdW11wqOH9/Pm9AOI+ssbFMCiZykB4eZntM&#10;tB04p/7kSxEg7BJUUHnfJlK6oiKDbmFb4uBdbWfQB9mVUnc4BLhp5EsUraXBmsNChS0dKypup7tR&#10;cM2G+dt2uHz5c5y/rj+wji92UurpcXzfgfA0+v/wXzvTClZRDL9nwhG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sbmExQAAANw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>I play handball</w:t>
                              </w:r>
                            </w:p>
                          </w:txbxContent>
                        </v:textbox>
                      </v:shape>
                      <v:shape id="_x0000_s1029" type="#_x0000_t202" style="position:absolute;left:475;top:14844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CoI8IA&#10;AADaAAAADwAAAGRycy9kb3ducmV2LnhtbESP0YrCMBRE3wX/IVxhX2RNddVq1yjuguKrrh9w21zb&#10;ss1NaaKtf28EwcdhZs4wq01nKnGjxpWWFYxHEQjizOqScwXnv93nAoTzyBory6TgTg42635vhYm2&#10;LR/pdvK5CBB2CSoovK8TKV1WkEE3sjVx8C62MeiDbHKpG2wD3FRyEkVzabDksFBgTb8FZf+nq1Fw&#10;ObTD2bJN9/4cH6fzHyzj1N6V+hh0228Qnjr/Dr/aB63gC55Xwg2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KgjwgAAANoAAAAPAAAAAAAAAAAAAAAAAJgCAABkcnMvZG93&#10;bnJldi54bWxQSwUGAAAAAAQABAD1AAAAhw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shopping</w:t>
                              </w:r>
                            </w:p>
                          </w:txbxContent>
                        </v:textbox>
                      </v:shape>
                      <v:shape id="_x0000_s1030" type="#_x0000_t202" style="position:absolute;left:18525;top:10212;width:17717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WVzMMA&#10;AADaAAAADwAAAGRycy9kb3ducmV2LnhtbESP0WrCQBRE34X+w3ILvojZVGpso5tQCy2+Gv2Am+w1&#10;CWbvhuxq4t93C4U+DjNzhtnlk+nEnQbXWlbwEsUgiCurW64VnE9fyzcQziNr7CyTggc5yLOn2Q5T&#10;bUc+0r3wtQgQdikqaLzvUyld1ZBBF9meOHgXOxj0QQ611AOOAW46uYrjRBpsOSw02NNnQ9W1uBkF&#10;l8O4WL+P5bc/b46vyR7bTWkfSs2fp48tCE+T/w//tQ9awRp+r4QbIL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WVzMMAAADa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disco</w:t>
                              </w:r>
                            </w:p>
                          </w:txbxContent>
                        </v:textbox>
                      </v:shape>
                      <v:shape id="_x0000_s1031" type="#_x0000_t202" style="position:absolute;left:40494;top:10212;width:18631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Lu8IA&#10;AADaAAAADwAAAGRycy9kb3ducmV2LnhtbESP3YrCMBSE7wXfIZwFb8SmylrdrlFWQfHWnwc4bY5t&#10;2eakNFlb394sCF4OM/MNs9r0phZ3al1lWcE0ikEQ51ZXXCi4XvaTJQjnkTXWlknBgxxs1sPBClNt&#10;Oz7R/ewLESDsUlRQet+kUrq8JIMusg1x8G62NeiDbAupW+wC3NRyFseJNFhxWCixoV1J+e/5zyi4&#10;Hbvx/KvLDv66OH0mW6wWmX0oNfrof75BeOr9O/xqH7WCBP6vhBs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pwu7wgAAANoAAAAPAAAAAAAAAAAAAAAAAJgCAABkcnMvZG93&#10;bnJldi54bWxQSwUGAAAAAAQABAD1AAAAhw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do my homework</w:t>
                              </w:r>
                            </w:p>
                          </w:txbxContent>
                        </v:textbox>
                      </v:shape>
                      <v:shape id="_x0000_s1032" type="#_x0000_t202" style="position:absolute;left:950;top:5343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fycEA&#10;AADaAAAADwAAAGRycy9kb3ducmV2LnhtbESP3YrCMBSE7wXfIRzBG9mmyvpXjbIKire6PsBpc2yL&#10;zUlpsra+vVkQvBxm5htmve1MJR7UuNKygnEUgyDOrC45V3D9PXwtQDiPrLGyTAqe5GC76ffWmGjb&#10;8pkeF5+LAGGXoILC+zqR0mUFGXSRrYmDd7ONQR9kk0vdYBvgppKTOJ5JgyWHhQJr2heU3S9/RsHt&#10;1I6myzY9+uv8/D3bYTlP7VOp4aD7WYHw1PlP+N0+aQVL+L8SboD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4n8nBAAAA2g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watch TV</w:t>
                              </w:r>
                            </w:p>
                          </w:txbxContent>
                        </v:textbox>
                      </v:shape>
                      <v:shape id="_x0000_s1033" type="#_x0000_t202" style="position:absolute;left:38951;top:237;width:24238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9fsEA&#10;AADbAAAADwAAAGRycy9kb3ducmV2LnhtbERPzWrCQBC+F/oOyxS8FN1UbGyjm1ALitdEH2DMjkkw&#10;Oxuyq4lv3xWE3ubj+511NppW3Kh3jWUFH7MIBHFpdcOVguNhO/0C4TyyxtYyKbiTgyx9fVljou3A&#10;Od0KX4kQwi5BBbX3XSKlK2sy6Ga2Iw7c2fYGfYB9JXWPQwg3rZxHUSwNNhwaauzot6byUlyNgvN+&#10;eP/8Hk47f1zmi3iDzfJk70pN3safFQhPo/8XP917HeYv4PFLOEC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a/X7BAAAA2w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have a drink with friends</w:t>
                              </w:r>
                            </w:p>
                          </w:txbxContent>
                        </v:textbox>
                      </v:shape>
                      <v:shape id="_x0000_s1034" type="#_x0000_t202" style="position:absolute;left:38951;top:5343;width:2466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ZY5cEA&#10;AADbAAAADwAAAGRycy9kb3ducmV2LnhtbERPzWrCQBC+F/oOyxS8lLqpaGyjm1ALitekPsCYHZNg&#10;djZkVxPfvisI3ubj+511NppWXKl3jWUFn9MIBHFpdcOVgsPf9uMLhPPIGlvLpOBGDrL09WWNibYD&#10;53QtfCVCCLsEFdTed4mUrqzJoJvajjhwJ9sb9AH2ldQ9DiHctHIWRbE02HBoqLGj35rKc3ExCk77&#10;4X3xPRx3/rDM5/EGm+XR3pSavI0/KxCeRv8UP9x7HeYv4P5LOECm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WWOXBAAAA2w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swimming-pool</w:t>
                              </w:r>
                            </w:p>
                          </w:txbxContent>
                        </v:textbox>
                      </v:shape>
                      <v:shape id="_x0000_s1035" type="#_x0000_t202" style="position:absolute;left:19713;width:18542;height:3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Gkr8A&#10;AADbAAAADwAAAGRycy9kb3ducmV2LnhtbERPy6rCMBDdX/AfwghuLpoq3qrVKCoobn18wNiMbbGZ&#10;lCba+vdGEO5uDuc5i1VrSvGk2hWWFQwHEQji1OqCMwWX864/BeE8ssbSMil4kYPVsvOzwETbho/0&#10;PPlMhBB2CSrIva8SKV2ak0E3sBVx4G62NugDrDOpa2xCuCnlKIpiabDg0JBjRduc0vvpYRTcDs3v&#10;36y57v1lchzHGywm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txMaSvwAAANsAAAAPAAAAAAAAAAAAAAAAAJgCAABkcnMvZG93bnJl&#10;di54bWxQSwUGAAAAAAQABAD1AAAAhA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cinema</w:t>
                              </w:r>
                            </w:p>
                          </w:txbxContent>
                        </v:textbox>
                      </v:shape>
                      <v:shape id="_x0000_s1036" type="#_x0000_t202" style="position:absolute;left:19475;top:14844;width:1793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hjCb8A&#10;AADbAAAADwAAAGRycy9kb3ducmV2LnhtbERPy6rCMBDdX/AfwghuLpoqXqvVKCoobn18wNiMbbGZ&#10;lCba+vdGEO5uDuc5i1VrSvGk2hWWFQwHEQji1OqCMwWX864/BeE8ssbSMil4kYPVsvOzwETbho/0&#10;PPlMhBB2CSrIva8SKV2ak0E3sBVx4G62NugDrDOpa2xCuCnlKIom0mDBoSHHirY5pffTwyi4HZrf&#10;v1lz3ftLfBxPNljEV/tSqtdt13MQnlr/L/66DzrMj+HzSzh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iGMJvwAAANsAAAAPAAAAAAAAAAAAAAAAAJgCAABkcnMvZG93bnJl&#10;di54bWxQSwUGAAAAAAQABAD1AAAAhA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video games</w:t>
                              </w:r>
                            </w:p>
                          </w:txbxContent>
                        </v:textbox>
                      </v:shape>
                      <v:shape id="_x0000_s1037" type="#_x0000_t202" style="position:absolute;left:40732;top:14844;width:18370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f3e8IA&#10;AADbAAAADwAAAGRycy9kb3ducmV2LnhtbESPzW7CQAyE70h9h5Ur9YJg04rfwIJaJBBXfh7AZE0S&#10;kfVG2S0Jb48PSNxszXjm83LduUrdqQmlZwPfwwQUceZtybmB82k7mIEKEdli5ZkMPCjAevXRW2Jq&#10;fcsHuh9jriSEQ4oGihjrVOuQFeQwDH1NLNrVNw6jrE2ubYOthLtK/yTJRDssWRoKrGlTUHY7/jsD&#10;133bH8/byy6ep4fR5A/L6cU/jPn67H4XoCJ18W1+Xe+t4Aus/CID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F/d7wgAAANsAAAAPAAAAAAAAAAAAAAAAAJgCAABkcnMvZG93&#10;bnJldi54bWxQSwUGAAAAAAQABAD1AAAAhw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badminton</w:t>
                              </w:r>
                            </w:p>
                          </w:txbxContent>
                        </v:textbox>
                      </v:shape>
                      <v:shape id="_x0000_s1038" type="#_x0000_t202" style="position:absolute;left:19356;top:5225;width:16733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S4L8A&#10;AADbAAAADwAAAGRycy9kb3ducmV2LnhtbERP24rCMBB9F/yHMIIvsk2V9VaNsgqKr7p+wLQZ22Iz&#10;KU3W1r83C4JvczjXWW87U4kHNa60rGAcxSCIM6tLzhVcfw9fCxDOI2usLJOCJznYbvq9NSbatnym&#10;x8XnIoSwS1BB4X2dSOmyggy6yNbEgbvZxqAPsMmlbrAN4aaSkzieSYMlh4YCa9oXlN0vf0bB7dSO&#10;pss2Pfrr/Pw922E5T+1TqeGg+1mB8NT5j/jtPukwfwn/v4QD5OY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W1LgvwAAANsAAAAPAAAAAAAAAAAAAAAAAJgCAABkcnMvZG93bnJl&#10;di54bWxQSwUGAAAAAAQABAD1AAAAhA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basketball</w:t>
                              </w:r>
                            </w:p>
                          </w:txbxContent>
                        </v:textbox>
                      </v:shape>
                      <v:shape id="_x0000_s1039" type="#_x0000_t202" style="position:absolute;left:950;top:237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0xw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DDTHAvAAAANsAAAAPAAAAAAAAAAAAAAAAAJgCAABkcnMvZG93bnJldi54&#10;bWxQSwUGAAAAAAQABAD1AAAAgQ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football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CA780D">
        <w:tc>
          <w:tcPr>
            <w:tcW w:w="311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CA780D">
        <w:tc>
          <w:tcPr>
            <w:tcW w:w="311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CA780D">
        <w:tc>
          <w:tcPr>
            <w:tcW w:w="311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CA780D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</w:tbl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p w:rsidR="00CA780D" w:rsidRPr="006D0DF3" w:rsidRDefault="00CA780D" w:rsidP="0018174C">
      <w:pPr>
        <w:rPr>
          <w:rFonts w:ascii="Cambria" w:hAnsi="Cambria"/>
          <w:sz w:val="24"/>
          <w:lang w:val="fr-FR"/>
        </w:rPr>
      </w:pPr>
    </w:p>
    <w:p w:rsidR="00CA780D" w:rsidRPr="006D0DF3" w:rsidRDefault="00CA780D" w:rsidP="0018174C">
      <w:pPr>
        <w:rPr>
          <w:rFonts w:ascii="Cambria" w:hAnsi="Cambria"/>
          <w:sz w:val="24"/>
          <w:lang w:val="fr-FR"/>
        </w:rPr>
      </w:pPr>
    </w:p>
    <w:tbl>
      <w:tblPr>
        <w:tblStyle w:val="TableGrid"/>
        <w:tblW w:w="10490" w:type="dxa"/>
        <w:tblInd w:w="-601" w:type="dxa"/>
        <w:tblLook w:val="04A0" w:firstRow="1" w:lastRow="0" w:firstColumn="1" w:lastColumn="0" w:noHBand="0" w:noVBand="1"/>
      </w:tblPr>
      <w:tblGrid>
        <w:gridCol w:w="3119"/>
        <w:gridCol w:w="3402"/>
        <w:gridCol w:w="3969"/>
      </w:tblGrid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  <w:r>
              <w:rPr>
                <w:rFonts w:ascii="Cambria" w:hAnsi="Cambria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74624" behindDoc="0" locked="0" layoutInCell="1" allowOverlap="1" wp14:anchorId="38683325" wp14:editId="107EE132">
                      <wp:simplePos x="0" y="0"/>
                      <wp:positionH relativeFrom="column">
                        <wp:posOffset>191630</wp:posOffset>
                      </wp:positionH>
                      <wp:positionV relativeFrom="paragraph">
                        <wp:posOffset>14819</wp:posOffset>
                      </wp:positionV>
                      <wp:extent cx="6362081" cy="1872401"/>
                      <wp:effectExtent l="0" t="0" r="635" b="0"/>
                      <wp:wrapNone/>
                      <wp:docPr id="22" name="Group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62081" cy="1872401"/>
                                <a:chOff x="0" y="0"/>
                                <a:chExt cx="6362081" cy="1872401"/>
                              </a:xfrm>
                            </wpg:grpSpPr>
                            <wps:wsp>
                              <wps:cNvPr id="2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97528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I play handball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7501" y="1484416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shopping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52550" y="1021278"/>
                                  <a:ext cx="1771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disco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49486" y="1021278"/>
                                  <a:ext cx="186309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do my homework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534390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watch TV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23751"/>
                                  <a:ext cx="242379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have a drink with friends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534390"/>
                                  <a:ext cx="24669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swimming-pool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71304" y="0"/>
                                  <a:ext cx="185420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cinema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47553" y="1484416"/>
                                  <a:ext cx="17938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video games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48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73236" y="1484416"/>
                                  <a:ext cx="183705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badminton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4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35678" y="522515"/>
                                  <a:ext cx="167322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basketball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0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23751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football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2" o:spid="_x0000_s1040" style="position:absolute;margin-left:15.1pt;margin-top:1.15pt;width:500.95pt;height:147.45pt;z-index:251674624" coordsize="63620,18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">
                      <v:shape id="_x0000_s1041" type="#_x0000_t202" style="position:absolute;top:9975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+vt8MA&#10;AADbAAAADwAAAGRycy9kb3ducmV2LnhtbESP3YrCMBSE74V9h3AWvJE1Xf+62zWKCoq3/jzAaXNs&#10;yzYnpYm2vr0RBC+HmfmGmS87U4kbNa60rOB7GIEgzqwuOVdwPm2/fkA4j6yxskwK7uRgufjozTHR&#10;tuUD3Y4+FwHCLkEFhfd1IqXLCjLohrYmDt7FNgZ9kE0udYNtgJtKjqJoJg2WHBYKrGlTUPZ/vBoF&#10;l307mP626c6f48NktsYyTu1dqf5nt/oD4anz7/CrvdcKRmN4fgk/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+vt8MAAADb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>I play handball</w:t>
                              </w:r>
                            </w:p>
                          </w:txbxContent>
                        </v:textbox>
                      </v:shape>
                      <v:shape id="_x0000_s1042" type="#_x0000_t202" style="position:absolute;left:475;top:14844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Y3w8QA&#10;AADbAAAADwAAAGRycy9kb3ducmV2LnhtbESP3WrCQBSE7wu+w3KE3hTdKKk/0U1oCxZvoz7AMXtM&#10;gtmzIbs1ydt3hUIvh5n5htlng2nEgzpXW1awmEcgiAuray4VXM6H2QaE88gaG8ukYCQHWTp52WOi&#10;bc85PU6+FAHCLkEFlfdtIqUrKjLo5rYlDt7NdgZ9kF0pdYd9gJtGLqNoJQ3WHBYqbOmrouJ++jEK&#10;bsf+7X3bX7/9ZZ3Hq0+s11c7KvU6HT52IDwN/j/81z5qBcsYnl/CD5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2N8PEAAAA2wAAAA8AAAAAAAAAAAAAAAAAmAIAAGRycy9k&#10;b3ducmV2LnhtbFBLBQYAAAAABAAEAPUAAACJ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shopping</w:t>
                              </w:r>
                            </w:p>
                          </w:txbxContent>
                        </v:textbox>
                      </v:shape>
                      <v:shape id="_x0000_s1043" type="#_x0000_t202" style="position:absolute;left:18525;top:10212;width:17717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qSWMMA&#10;AADbAAAADwAAAGRycy9kb3ducmV2LnhtbESP3WrCQBSE7wu+w3KE3hTdKPUvugm20JLbqA9wzB6T&#10;YPZsyK4meftuodDLYWa+YQ7pYBrxpM7VlhUs5hEI4sLqmksFl/PXbAvCeWSNjWVSMJKDNJm8HDDW&#10;tuecnidfigBhF6OCyvs2ltIVFRl0c9sSB+9mO4M+yK6UusM+wE0jl1G0lgZrDgsVtvRZUXE/PYyC&#10;W9a/rXb99dtfNvn7+gPrzdWOSr1Oh+MehKfB/4f/2plWsFzB75fwA2T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3qSWMMAAADb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disco</w:t>
                              </w:r>
                            </w:p>
                          </w:txbxContent>
                        </v:textbox>
                      </v:shape>
                      <v:shape id="_x0000_s1044" type="#_x0000_t202" style="position:absolute;left:40494;top:10212;width:18631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do my homework</w:t>
                              </w:r>
                            </w:p>
                          </w:txbxContent>
                        </v:textbox>
                      </v:shape>
                      <v:shape id="_x0000_s1045" type="#_x0000_t202" style="position:absolute;left:950;top:5343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SptMEA&#10;AADbAAAADwAAAGRycy9kb3ducmV2LnhtbESP0YrCMBRE3wX/IVzBF1lTxbVajaKC4quuH3Btrm2x&#10;uSlNtPXvjSDs4zAzZ5jlujWleFLtCssKRsMIBHFqdcGZgsvf/mcGwnlkjaVlUvAiB+tVt7PERNuG&#10;T/Q8+0wECLsEFeTeV4mULs3JoBvaijh4N1sb9EHWmdQ1NgFuSjmOoqk0WHBYyLGiXU7p/fwwCm7H&#10;ZvA7b64Hf4lPk+kWi/h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kqbTBAAAA2w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watch TV</w:t>
                              </w:r>
                            </w:p>
                          </w:txbxContent>
                        </v:textbox>
                      </v:shape>
                      <v:shape id="_x0000_s1046" type="#_x0000_t202" style="position:absolute;left:38951;top:237;width:24238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s9xr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tj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9ez3GvAAAANsAAAAPAAAAAAAAAAAAAAAAAJgCAABkcnMvZG93bnJldi54&#10;bWxQSwUGAAAAAAQABAD1AAAAgQ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have a drink with friends</w:t>
                              </w:r>
                            </w:p>
                          </w:txbxContent>
                        </v:textbox>
                      </v:shape>
                      <v:shape id="_x0000_s1047" type="#_x0000_t202" style="position:absolute;left:38951;top:5343;width:2466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eYXcEA&#10;AADbAAAADwAAAGRycy9kb3ducmV2LnhtbESP3arCMBCE7wXfIazgjWiqePypRlFB8dafB1ibtS02&#10;m9JEW9/eCMK5HGbmG2a5bkwhXlS53LKC4SACQZxYnXOq4HrZ92cgnEfWWFgmBW9ysF61W0uMta35&#10;RK+zT0WAsItRQeZ9GUvpkowMuoEtiYN3t5VBH2SVSl1hHeCmkKMomkiDOYeFDEvaZZQ8zk+j4H6s&#10;e3/z+nbw1+lpPNliPr3Zt1LdTrNZgPDU+P/wr33UCkZz+H4JP0CuP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3mF3BAAAA2wAAAA8AAAAAAAAAAAAAAAAAmAIAAGRycy9kb3du&#10;cmV2LnhtbFBLBQYAAAAABAAEAPUAAACG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swimming-pool</w:t>
                              </w:r>
                            </w:p>
                          </w:txbxContent>
                        </v:textbox>
                      </v:shape>
                      <v:shape id="_x0000_s1048" type="#_x0000_t202" style="position:absolute;left:19713;width:18542;height:3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SnHb8A&#10;AADbAAAADwAAAGRycy9kb3ducmV2LnhtbERPy4rCMBTdD/gP4QpuBk0dH9VqlFFQ3Pr4gNvm2hab&#10;m9JEW//eLAZmeTjv9bYzlXhR40rLCsajCARxZnXJuYLb9TBcgHAeWWNlmRS8ycF20/taY6Jty2d6&#10;XXwuQgi7BBUU3teJlC4ryKAb2Zo4cHfbGPQBNrnUDbYh3FTyJ4rm0mDJoaHAmvYFZY/L0yi4n9rv&#10;2bJNj/4Wn6fzHZZxat9KDfrd7wqEp87/i//cJ61gEtaHL+EHyM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1KcdvwAAANsAAAAPAAAAAAAAAAAAAAAAAJgCAABkcnMvZG93bnJl&#10;di54bWxQSwUGAAAAAAQABAD1AAAAhA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cinema</w:t>
                              </w:r>
                            </w:p>
                          </w:txbxContent>
                        </v:textbox>
                      </v:shape>
                      <v:shape id="_x0000_s1049" type="#_x0000_t202" style="position:absolute;left:19475;top:14844;width:1793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gChsMA&#10;AADbAAAADwAAAGRycy9kb3ducmV2LnhtbESP2WrDMBRE3wv5B3ELfSmxnLTZnCghLaTkNcsH3FjX&#10;C7WujKV4+fuoUMjjMDNnmM2uN5VoqXGlZQWTKAZBnFpdcq7gejmMlyCcR9ZYWSYFAznYbUcvG0y0&#10;7fhE7dnnIkDYJaig8L5OpHRpQQZdZGvi4GW2MeiDbHKpG+wC3FRyGsdzabDksFBgTd8Fpb/nu1GQ&#10;Hbv32aq7/fjr4vQ5/8JycbODUm+v/X4NwlPvn+H/9lEr+JjA35fwA+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gChsMAAADb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video games</w:t>
                              </w:r>
                            </w:p>
                          </w:txbxContent>
                        </v:textbox>
                      </v:shape>
                      <v:shape id="_x0000_s1050" type="#_x0000_t202" style="position:absolute;left:40732;top:14844;width:18370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2Bs74A&#10;AADdAAAADwAAAGRycy9kb3ducmV2LnhtbERPSwrCMBDdC94hjOBGNFX8VqOooLj1c4CxGdtiMylN&#10;tPX2ZiG4fLz/atOYQrypcrllBcNBBII4sTrnVMHteujPQTiPrLGwTAo+5GCzbrdWGGtb85neF5+K&#10;EMIuRgWZ92UspUsyMugGtiQO3MNWBn2AVSp1hXUIN4UcRdFUGsw5NGRY0j6j5Hl5GQWPU92bLOr7&#10;0d9m5/F0h/nsbj9KdTvNdgnCU+P/4p/7pBWMonGYG96EJ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/9gbO+AAAA3QAAAA8AAAAAAAAAAAAAAAAAmAIAAGRycy9kb3ducmV2&#10;LnhtbFBLBQYAAAAABAAEAPUAAACD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badminton</w:t>
                              </w:r>
                            </w:p>
                          </w:txbxContent>
                        </v:textbox>
                      </v:shape>
                      <v:shape id="_x0000_s1051" type="#_x0000_t202" style="position:absolute;left:19356;top:5225;width:16733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EkKMQA&#10;AADdAAAADwAAAGRycy9kb3ducmV2LnhtbESP3YrCMBSE7wXfIZwFb8Smij9r1ygqrHjrzwOcNse2&#10;bHNSmmjr25sFwcthZr5hVpvOVOJBjSstKxhHMQjizOqScwXXy+/oG4TzyBory6TgSQ42635vhYm2&#10;LZ/ocfa5CBB2CSoovK8TKV1WkEEX2Zo4eDfbGPRBNrnUDbYBbio5ieO5NFhyWCiwpn1B2d/5bhTc&#10;ju1wtmzTg78uTtP5DstFap9KDb667Q8IT53/hN/to1YwiadL+H8TnoBc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xJCjEAAAA3QAAAA8AAAAAAAAAAAAAAAAAmAIAAGRycy9k&#10;b3ducmV2LnhtbFBLBQYAAAAABAAEAPUAAACJ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basketball</w:t>
                              </w:r>
                            </w:p>
                          </w:txbxContent>
                        </v:textbox>
                      </v:shape>
                      <v:shape id="_x0000_s1052" type="#_x0000_t202" style="position:absolute;left:950;top:237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IbaL4A&#10;AADdAAAADwAAAGRycy9kb3ducmV2LnhtbERPSwrCMBDdC94hjOBGNFX8VqOooLj1c4CxGdtiMylN&#10;tPX2ZiG4fLz/atOYQrypcrllBcNBBII4sTrnVMHteujPQTiPrLGwTAo+5GCzbrdWGGtb85neF5+K&#10;EMIuRgWZ92UspUsyMugGtiQO3MNWBn2AVSp1hXUIN4UcRdFUGsw5NGRY0j6j5Hl5GQWPU92bLOr7&#10;0d9m5/F0h/nsbj9KdTvNdgnCU+P/4p/7pBWMoknYH96EJyDX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RSG2i+AAAA3QAAAA8AAAAAAAAAAAAAAAAAmAIAAGRycy9kb3ducmV2&#10;LnhtbFBLBQYAAAAABAAEAPUAAACD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football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</w:tbl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p w:rsidR="0018174C" w:rsidRPr="006D0DF3" w:rsidRDefault="0018174C" w:rsidP="0018174C">
      <w:pPr>
        <w:rPr>
          <w:rFonts w:ascii="Cambria" w:hAnsi="Cambria"/>
          <w:sz w:val="24"/>
          <w:lang w:val="fr-FR"/>
        </w:rPr>
      </w:pPr>
    </w:p>
    <w:tbl>
      <w:tblPr>
        <w:tblStyle w:val="TableGrid"/>
        <w:tblW w:w="10490" w:type="dxa"/>
        <w:tblInd w:w="-601" w:type="dxa"/>
        <w:tblLook w:val="04A0" w:firstRow="1" w:lastRow="0" w:firstColumn="1" w:lastColumn="0" w:noHBand="0" w:noVBand="1"/>
      </w:tblPr>
      <w:tblGrid>
        <w:gridCol w:w="3119"/>
        <w:gridCol w:w="3402"/>
        <w:gridCol w:w="3969"/>
      </w:tblGrid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  <w:r>
              <w:rPr>
                <w:rFonts w:ascii="Cambria" w:hAnsi="Cambria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75648" behindDoc="0" locked="0" layoutInCell="1" allowOverlap="1" wp14:anchorId="2C4F09B7" wp14:editId="6F346ED8">
                      <wp:simplePos x="0" y="0"/>
                      <wp:positionH relativeFrom="column">
                        <wp:posOffset>191630</wp:posOffset>
                      </wp:positionH>
                      <wp:positionV relativeFrom="paragraph">
                        <wp:posOffset>14819</wp:posOffset>
                      </wp:positionV>
                      <wp:extent cx="6362081" cy="1872401"/>
                      <wp:effectExtent l="0" t="0" r="635" b="0"/>
                      <wp:wrapNone/>
                      <wp:docPr id="2051" name="Group 20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62081" cy="1872401"/>
                                <a:chOff x="0" y="0"/>
                                <a:chExt cx="6362081" cy="1872401"/>
                              </a:xfrm>
                            </wpg:grpSpPr>
                            <wps:wsp>
                              <wps:cNvPr id="205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97528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I play handball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7501" y="1484416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shopping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852550" y="1021278"/>
                                  <a:ext cx="1771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disco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49486" y="1021278"/>
                                  <a:ext cx="186309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do my homework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6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534390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watch TV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7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23751"/>
                                  <a:ext cx="242379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have a drink with friends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5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895106" y="534390"/>
                                  <a:ext cx="24669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swimming-pool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1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71304" y="0"/>
                                  <a:ext cx="185420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go to the cinema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2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47553" y="1484416"/>
                                  <a:ext cx="179387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video games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3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073236" y="1484416"/>
                                  <a:ext cx="183705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badminton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4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935678" y="522515"/>
                                  <a:ext cx="1673225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basketball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065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95002" y="23751"/>
                                  <a:ext cx="1517650" cy="38798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EE2ABF" w:rsidRPr="00920B9D" w:rsidRDefault="00EE2ABF" w:rsidP="0018174C">
                                    <w:pP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</w:pPr>
                                    <w:r w:rsidRPr="00920B9D"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 xml:space="preserve">I play </w:t>
                                    </w:r>
                                    <w:r>
                                      <w:rPr>
                                        <w:rFonts w:ascii="Comic Sans MS" w:hAnsi="Comic Sans MS"/>
                                        <w:sz w:val="28"/>
                                      </w:rPr>
                                      <w:t>football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051" o:spid="_x0000_s1053" style="position:absolute;margin-left:15.1pt;margin-top:1.15pt;width:500.95pt;height:147.45pt;z-index:251675648" coordsize="63620,187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">
                      <v:shape id="_x0000_s1054" type="#_x0000_t202" style="position:absolute;top:9975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wghMUA&#10;AADdAAAADwAAAGRycy9kb3ducmV2LnhtbESPzWrDMBCE74W+g9hCL6WWaxK7caKEtJDia34eYGOt&#10;f6i1MpYS229fFQo9DjPzDbPZTaYTdxpca1nBWxSDIC6tbrlWcDkfXt9BOI+ssbNMCmZysNs+Pmww&#10;13bkI91PvhYBwi5HBY33fS6lKxsy6CLbEwevsoNBH+RQSz3gGOCmk0kcp9Jgy2GhwZ4+Gyq/Tzej&#10;oCrGl+VqvH75S3ZcpB/YZlc7K/X8NO3XIDxN/j/81y60giReJvD7Jj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zCCE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>I play handball</w:t>
                              </w:r>
                            </w:p>
                          </w:txbxContent>
                        </v:textbox>
                      </v:shape>
                      <v:shape id="_x0000_s1055" type="#_x0000_t202" style="position:absolute;left:475;top:14844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CFH8QA&#10;AADdAAAADwAAAGRycy9kb3ducmV2LnhtbESP0YrCMBRE3wX/IdyFfRFNddW6XaO4C4qvaj/g2lzb&#10;ss1NaaKtf28EwcdhZs4wy3VnKnGjxpWWFYxHEQjizOqScwXpaTtcgHAeWWNlmRTcycF61e8tMdG2&#10;5QPdjj4XAcIuQQWF93UipcsKMuhGtiYO3sU2Bn2QTS51g22Am0pOomguDZYcFgqs6a+g7P94NQou&#10;+3Yw+27PO5/Gh+n8F8v4bO9KfX50mx8Qnjr/Dr/ae61gEs2+4PkmPA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SAhR/EAAAA3QAAAA8AAAAAAAAAAAAAAAAAmAIAAGRycy9k&#10;b3ducmV2LnhtbFBLBQYAAAAABAAEAPUAAACJ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shopping</w:t>
                              </w:r>
                            </w:p>
                          </w:txbxContent>
                        </v:textbox>
                      </v:shape>
                      <v:shape id="_x0000_s1056" type="#_x0000_t202" style="position:absolute;left:18525;top:10212;width:17717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kda8QA&#10;AADdAAAADwAAAGRycy9kb3ducmV2LnhtbESP3YrCMBSE7wXfIRzBG9mmir/VKK7g4m1dH+C0ObbF&#10;5qQ0WVvf3iws7OUwM98wu0NvavGk1lWWFUyjGARxbnXFhYLb9/ljDcJ5ZI21ZVLwIgeH/XCww0Tb&#10;jlN6Xn0hAoRdggpK75tESpeXZNBFtiEO3t22Bn2QbSF1i12Am1rO4ngpDVYcFkps6FRS/rj+GAX3&#10;SzdZbLrsy99W6Xz5idUqsy+lxqP+uAXhqff/4b/2RSuYxYs5/L4JT0Du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pHWvEAAAA3QAAAA8AAAAAAAAAAAAAAAAAmAIAAGRycy9k&#10;b3ducmV2LnhtbFBLBQYAAAAABAAEAPUAAACJ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disco</w:t>
                              </w:r>
                            </w:p>
                          </w:txbxContent>
                        </v:textbox>
                      </v:shape>
                      <v:shape id="_x0000_s1057" type="#_x0000_t202" style="position:absolute;left:40494;top:10212;width:18631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W48MUA&#10;AADdAAAADwAAAGRycy9kb3ducmV2LnhtbESP3WrCQBSE7wu+w3IEb4pulCbR6Cq10OKtPw9wzB6T&#10;YPZsyG7z8/bdQqGXw8x8w+wOg6lFR62rLCtYLiIQxLnVFRcKbtfP+RqE88gaa8ukYCQHh/3kZYeZ&#10;tj2fqbv4QgQIuwwVlN43mZQuL8mgW9iGOHgP2xr0QbaF1C32AW5quYqiRBqsOCyU2NBHSfnz8m0U&#10;PE79a7zp71/+lp7fkiNW6d2OSs2mw/sWhKfB/4f/2ietYBXFMfy+CU9A7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Jbjw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do my homework</w:t>
                              </w:r>
                            </w:p>
                          </w:txbxContent>
                        </v:textbox>
                      </v:shape>
                      <v:shape id="_x0000_s1058" type="#_x0000_t202" style="position:absolute;left:950;top:5343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cmh8MA&#10;AADdAAAADwAAAGRycy9kb3ducmV2LnhtbESP3YrCMBSE7wXfIRzBG9FUWatWo6zCirf+PMCxObbF&#10;5qQ0WVvf3giCl8PMfMOsNq0pxYNqV1hWMB5FIIhTqwvOFFzOf8M5COeRNZaWScGTHGzW3c4KE20b&#10;PtLj5DMRIOwSVJB7XyVSujQng25kK+Lg3Wxt0AdZZ1LX2AS4KeUkimJpsOCwkGNFu5zS++nfKLgd&#10;msF00Vz3/jI7/sRbLGZX+1Sq32t/lyA8tf4b/rQPWsEkmsbwfhOeg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cmh8MAAADd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watch TV</w:t>
                              </w:r>
                            </w:p>
                          </w:txbxContent>
                        </v:textbox>
                      </v:shape>
                      <v:shape id="_x0000_s1059" type="#_x0000_t202" style="position:absolute;left:38951;top:237;width:24238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DHMUA&#10;AADdAAAADwAAAGRycy9kb3ducmV2LnhtbESP0WrCQBRE3wv+w3IFX4puDNVodJVaaPE10Q+4Zq9J&#10;MHs3ZLdJ/PtuodDHYWbOMPvjaBrRU+dqywqWiwgEcWF1zaWC6+VzvgHhPLLGxjIpeJKD42HyssdU&#10;24Ez6nNfigBhl6KCyvs2ldIVFRl0C9sSB+9uO4M+yK6UusMhwE0j4yhaS4M1h4UKW/qoqHjk30bB&#10;/Ty8rrbD7ctfk+xtfcI6udmnUrPp+L4D4Wn0/+G/9lkriKNVAr9vwhOQh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4Mc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have a drink with friends</w:t>
                              </w:r>
                            </w:p>
                          </w:txbxContent>
                        </v:textbox>
                      </v:shape>
                      <v:shape id="_x0000_s1060" type="#_x0000_t202" style="position:absolute;left:38951;top:5343;width:2466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iy9cUA&#10;AADdAAAADwAAAGRycy9kb3ducmV2LnhtbESP3WrCQBSE7wu+w3IEb0rdKI0/MRvRQktuY32AY/aY&#10;BLNnQ3Y18e27hUIvh5n5hkn3o2nFg3rXWFawmEcgiEurG64UnL8/3zYgnEfW2FomBU9ysM8mLykm&#10;2g5c0OPkKxEg7BJUUHvfJVK6siaDbm474uBdbW/QB9lXUvc4BLhp5TKKVtJgw2Ghxo4+aipvp7tR&#10;cM2H13g7XL78eV28r47YrC/2qdRsOh52IDyN/j/81861gmUUb+H3TXgCMv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aLL1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swimming-pool</w:t>
                              </w:r>
                            </w:p>
                          </w:txbxContent>
                        </v:textbox>
                      </v:shape>
                      <v:shape id="_x0000_s1061" type="#_x0000_t202" style="position:absolute;left:19713;width:18542;height:3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J0TsQA&#10;AADdAAAADwAAAGRycy9kb3ducmV2LnhtbESP3YrCMBSE74V9h3AW9ka2qaJ1rUZZFxRv/XmA0+bY&#10;lm1OShNtfXsjCF4OM/MNs1z3phY3al1lWcEoikEQ51ZXXCg4n7bfPyCcR9ZYWyYFd3KwXn0Mlphq&#10;2/GBbkdfiABhl6KC0vsmldLlJRl0kW2Ig3exrUEfZFtI3WIX4KaW4zhOpMGKw0KJDf2VlP8fr0bB&#10;Zd8Np/Mu2/nz7DBJNljNMntX6uuz/12A8NT7d/jV3msF4zgZwfNNeA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ydE7EAAAA3QAAAA8AAAAAAAAAAAAAAAAAmAIAAGRycy9k&#10;b3ducmV2LnhtbFBLBQYAAAAABAAEAPUAAACJAwAAAAA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go to the cinema</w:t>
                              </w:r>
                            </w:p>
                          </w:txbxContent>
                        </v:textbox>
                      </v:shape>
                      <v:shape id="_x0000_s1062" type="#_x0000_t202" style="position:absolute;left:19475;top:14844;width:17939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DqOcUA&#10;AADdAAAADwAAAGRycy9kb3ducmV2LnhtbESP3WrCQBSE7wt9h+UUvCl109BGja6hFZTcan2AY/aY&#10;BLNnQ3abn7d3C0Ivh5n5htlko2lET52rLSt4n0cgiAuray4VnH/2b0sQziNrbCyTgokcZNvnpw2m&#10;2g58pP7kSxEg7FJUUHnfplK6oiKDbm5b4uBdbWfQB9mVUnc4BLhpZBxFiTRYc1iosKVdRcXt9GsU&#10;XPPh9XM1XA7+vDh+JN9YLy52Umr2Mn6tQXga/X/40c61gjhKYvh7E56A3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Oo5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video games</w:t>
                              </w:r>
                            </w:p>
                          </w:txbxContent>
                        </v:textbox>
                      </v:shape>
                      <v:shape id="_x0000_s1063" type="#_x0000_t202" style="position:absolute;left:40732;top:14844;width:18370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xPosYA&#10;AADdAAAADwAAAGRycy9kb3ducmV2LnhtbESP3WrCQBSE74W+w3IKvZFmU9vGGl3FFlq8TZoHOGZP&#10;fmj2bMiuJr59VxC8HGbmG2azm0wnzjS41rKClygGQVxa3XKtoPj9fv4A4Tyyxs4yKbiQg932YbbB&#10;VNuRMzrnvhYBwi5FBY33fSqlKxsy6CLbEwevsoNBH+RQSz3gGOCmk4s4TqTBlsNCgz19NVT+5Sej&#10;oDqM8/fVePzxxTJ7Sz6xXR7tRamnx2m/BuFp8vfwrX3QChZx8grXN+EJyO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uxPosYAAADdAAAADwAAAAAAAAAAAAAAAACYAgAAZHJz&#10;L2Rvd25yZXYueG1sUEsFBgAAAAAEAAQA9QAAAIs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badminton</w:t>
                              </w:r>
                            </w:p>
                          </w:txbxContent>
                        </v:textbox>
                      </v:shape>
                      <v:shape id="_x0000_s1064" type="#_x0000_t202" style="position:absolute;left:19356;top:5225;width:16733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XX1sUA&#10;AADdAAAADwAAAGRycy9kb3ducmV2LnhtbESP3WrCQBSE74W+w3IKvZG6qaSxRjfBChVv/XmAY/aY&#10;hGbPhuxqkrd3C0Ivh5n5hlnng2nEnTpXW1bwMYtAEBdW11wqOJ9+3r9AOI+ssbFMCkZykGcvkzWm&#10;2vZ8oPvRlyJA2KWooPK+TaV0RUUG3cy2xMG72s6gD7Irpe6wD3DTyHkUJdJgzWGhwpa2FRW/x5tR&#10;cN33089lf9n58+IQJ99YLy52VOrtddisQHga/H/42d5rBfMoieHvTXgCMn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BdfWxQAAAN0AAAAPAAAAAAAAAAAAAAAAAJgCAABkcnMv&#10;ZG93bnJldi54bWxQSwUGAAAAAAQABAD1AAAAigMAAAAA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basketball</w:t>
                              </w:r>
                            </w:p>
                          </w:txbxContent>
                        </v:textbox>
                      </v:shape>
                      <v:shape id="_x0000_s1065" type="#_x0000_t202" style="position:absolute;left:950;top:237;width:15176;height:3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lyTcMA&#10;AADdAAAADwAAAGRycy9kb3ducmV2LnhtbESP3YrCMBSE7wXfIRzBG9FUWatWo6zCirf+PMCxObbF&#10;5qQ0WVvf3giCl8PMfMOsNq0pxYNqV1hWMB5FIIhTqwvOFFzOf8M5COeRNZaWScGTHGzW3c4KE20b&#10;PtLj5DMRIOwSVJB7XyVSujQng25kK+Lg3Wxt0AdZZ1LX2AS4KeUkimJpsOCwkGNFu5zS++nfKLgd&#10;msF00Vz3/jI7/sRbLGZX+1Sq32t/lyA8tf4b/rQPWsEkiqfwfhOeg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lyTcMAAADdAAAADwAAAAAAAAAAAAAAAACYAgAAZHJzL2Rv&#10;d25yZXYueG1sUEsFBgAAAAAEAAQA9QAAAIgDAAAAAA==&#10;" stroked="f">
                        <v:textbox>
                          <w:txbxContent>
                            <w:p w:rsidR="00EE2ABF" w:rsidRPr="00920B9D" w:rsidRDefault="00EE2ABF" w:rsidP="0018174C">
                              <w:pPr>
                                <w:rPr>
                                  <w:rFonts w:ascii="Comic Sans MS" w:hAnsi="Comic Sans MS"/>
                                  <w:sz w:val="28"/>
                                </w:rPr>
                              </w:pPr>
                              <w:r w:rsidRPr="00920B9D">
                                <w:rPr>
                                  <w:rFonts w:ascii="Comic Sans MS" w:hAnsi="Comic Sans MS"/>
                                  <w:sz w:val="28"/>
                                </w:rPr>
                                <w:t xml:space="preserve">I play </w:t>
                              </w:r>
                              <w:r>
                                <w:rPr>
                                  <w:rFonts w:ascii="Comic Sans MS" w:hAnsi="Comic Sans MS"/>
                                  <w:sz w:val="28"/>
                                </w:rPr>
                                <w:t>football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  <w:tr w:rsidR="0018174C" w:rsidRPr="00A86FA1" w:rsidTr="00033C5A">
        <w:tc>
          <w:tcPr>
            <w:tcW w:w="311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402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  <w:tc>
          <w:tcPr>
            <w:tcW w:w="3969" w:type="dxa"/>
          </w:tcPr>
          <w:p w:rsidR="0018174C" w:rsidRPr="006D0DF3" w:rsidRDefault="0018174C" w:rsidP="00033C5A">
            <w:pPr>
              <w:spacing w:before="240" w:after="240"/>
              <w:rPr>
                <w:rFonts w:ascii="Cambria" w:hAnsi="Cambria"/>
                <w:sz w:val="24"/>
                <w:lang w:val="fr-FR"/>
              </w:rPr>
            </w:pPr>
          </w:p>
        </w:tc>
      </w:tr>
    </w:tbl>
    <w:p w:rsidR="0066481E" w:rsidRPr="006D0DF3" w:rsidRDefault="0066481E" w:rsidP="0018174C">
      <w:pPr>
        <w:rPr>
          <w:rFonts w:ascii="Cambria" w:hAnsi="Cambria"/>
          <w:sz w:val="24"/>
          <w:lang w:val="fr-FR"/>
        </w:rPr>
      </w:pPr>
    </w:p>
    <w:p w:rsidR="0066481E" w:rsidRPr="006D0DF3" w:rsidRDefault="0066481E">
      <w:pPr>
        <w:rPr>
          <w:rFonts w:ascii="Cambria" w:hAnsi="Cambria"/>
          <w:sz w:val="24"/>
          <w:lang w:val="fr-FR"/>
        </w:rPr>
      </w:pPr>
      <w:r w:rsidRPr="006D0DF3">
        <w:rPr>
          <w:rFonts w:ascii="Cambria" w:hAnsi="Cambria"/>
          <w:sz w:val="24"/>
          <w:lang w:val="fr-FR"/>
        </w:rPr>
        <w:br w:type="page"/>
      </w:r>
    </w:p>
    <w:p w:rsidR="00A723F6" w:rsidRPr="006D0DF3" w:rsidRDefault="00A723F6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4"/>
          <w:szCs w:val="20"/>
          <w:lang w:val="fr-FR"/>
        </w:rPr>
      </w:pPr>
    </w:p>
    <w:p w:rsidR="00A723F6" w:rsidRPr="006D0DF3" w:rsidRDefault="00A723F6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4"/>
          <w:szCs w:val="20"/>
          <w:lang w:val="fr-FR"/>
        </w:rPr>
      </w:pPr>
    </w:p>
    <w:p w:rsidR="00CA780D" w:rsidRDefault="00CA780D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mic Sans MS" w:eastAsia="Times New Roman" w:hAnsi="Comic Sans MS" w:cs="Courier New"/>
          <w:sz w:val="24"/>
          <w:szCs w:val="20"/>
          <w:lang w:val="fr-FR"/>
        </w:rPr>
      </w:pP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4"/>
          <w:szCs w:val="20"/>
          <w:lang w:val="fr-FR"/>
        </w:rPr>
      </w:pPr>
      <w:r w:rsidRPr="001019AC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D58B6F" wp14:editId="3252C524">
                <wp:simplePos x="0" y="0"/>
                <wp:positionH relativeFrom="column">
                  <wp:posOffset>83127</wp:posOffset>
                </wp:positionH>
                <wp:positionV relativeFrom="paragraph">
                  <wp:posOffset>-522251</wp:posOffset>
                </wp:positionV>
                <wp:extent cx="5272644" cy="640979"/>
                <wp:effectExtent l="0" t="0" r="0" b="6985"/>
                <wp:wrapNone/>
                <wp:docPr id="2066" name="Text Box 20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2644" cy="6409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E2ABF" w:rsidRPr="001019AC" w:rsidRDefault="00EE2ABF" w:rsidP="001019AC">
                            <w:p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jc w:val="center"/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019AC"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dAYS OF THE WEEK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66" o:spid="_x0000_s1066" type="#_x0000_t202" style="position:absolute;margin-left:6.55pt;margin-top:-41.1pt;width:415.15pt;height:50.4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" filled="f" stroked="f">
                <v:textbox>
                  <w:txbxContent>
                    <w:p w:rsidR="00EE2ABF" w:rsidRPr="001019AC" w:rsidRDefault="00EE2ABF" w:rsidP="001019AC">
                      <w:p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jc w:val="center"/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019AC"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dAYS OF THE WEEK</w:t>
                      </w:r>
                    </w:p>
                  </w:txbxContent>
                </v:textbox>
              </v:shape>
            </w:pict>
          </mc:Fallback>
        </mc:AlternateContent>
      </w:r>
      <w:r w:rsidRPr="001019AC">
        <w:rPr>
          <w:rFonts w:ascii="Comic Sans MS" w:eastAsia="Times New Roman" w:hAnsi="Comic Sans MS" w:cs="Courier New"/>
          <w:sz w:val="24"/>
          <w:szCs w:val="20"/>
          <w:lang w:val="fr-FR"/>
        </w:rPr>
        <w:t xml:space="preserve">Trouve les 7 jours de la semaine cachés dans la grille. Note-les ensuite à côté dans l’ordre. </w: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noProof/>
          <w:sz w:val="36"/>
          <w:szCs w:val="20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8D8DEDC" wp14:editId="22EA62DC">
                <wp:simplePos x="0" y="0"/>
                <wp:positionH relativeFrom="column">
                  <wp:posOffset>3072765</wp:posOffset>
                </wp:positionH>
                <wp:positionV relativeFrom="paragraph">
                  <wp:posOffset>45085</wp:posOffset>
                </wp:positionV>
                <wp:extent cx="2374265" cy="1403985"/>
                <wp:effectExtent l="0" t="0" r="12700" b="25400"/>
                <wp:wrapNone/>
                <wp:docPr id="206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2ABF" w:rsidRPr="001019AC" w:rsidRDefault="00EE2ABF" w:rsidP="001019AC">
                            <w:pPr>
                              <w:tabs>
                                <w:tab w:val="left" w:pos="3119"/>
                              </w:tabs>
                              <w:spacing w:before="240"/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 w:rsidRPr="001019AC"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M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 w:rsidRPr="001019AC"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T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W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T h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F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 xml:space="preserve"> a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Pr="001019AC" w:rsidRDefault="00EE2ABF" w:rsidP="001019AC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S u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67" type="#_x0000_t202" style="position:absolute;margin-left:241.95pt;margin-top:3.55pt;width:186.95pt;height:110.55pt;z-index:25167974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">
                <v:textbox style="mso-fit-shape-to-text:t">
                  <w:txbxContent>
                    <w:p w:rsidR="00EE2ABF" w:rsidRPr="001019AC" w:rsidRDefault="00EE2ABF" w:rsidP="001019AC">
                      <w:pPr>
                        <w:tabs>
                          <w:tab w:val="left" w:pos="3119"/>
                        </w:tabs>
                        <w:spacing w:before="240"/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 w:rsidRPr="001019AC">
                        <w:rPr>
                          <w:rFonts w:ascii="Comic Sans MS" w:hAnsi="Comic Sans MS"/>
                          <w:sz w:val="24"/>
                          <w:u w:val="single"/>
                        </w:rPr>
                        <w:t>M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 w:rsidRPr="001019AC">
                        <w:rPr>
                          <w:rFonts w:ascii="Comic Sans MS" w:hAnsi="Comic Sans MS"/>
                          <w:sz w:val="24"/>
                          <w:u w:val="single"/>
                        </w:rPr>
                        <w:t>T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W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T h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F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 xml:space="preserve"> a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Pr="001019AC" w:rsidRDefault="00EE2ABF" w:rsidP="001019AC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S u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B T W P D C N S Y </w: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T H U R S D A Y A </w: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U S X U </w:t>
      </w:r>
      <w:proofErr w:type="spellStart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>U</w:t>
      </w:r>
      <w:proofErr w:type="spellEnd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 T I V D </w: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R U D G U H F M N </w:t>
      </w:r>
    </w:p>
    <w:p w:rsidR="001019AC" w:rsidRPr="001019AC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W N T R Z Y O U O </w:t>
      </w:r>
    </w:p>
    <w:p w:rsidR="001019AC" w:rsidRPr="000C35D6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</w:rPr>
      </w:pPr>
      <w:r w:rsidRPr="000C35D6">
        <w:rPr>
          <w:rFonts w:ascii="Courier New" w:eastAsia="Times New Roman" w:hAnsi="Courier New" w:cs="Courier New"/>
          <w:sz w:val="36"/>
          <w:szCs w:val="20"/>
        </w:rPr>
        <w:t xml:space="preserve">S D </w:t>
      </w:r>
      <w:proofErr w:type="spellStart"/>
      <w:r w:rsidRPr="000C35D6">
        <w:rPr>
          <w:rFonts w:ascii="Courier New" w:eastAsia="Times New Roman" w:hAnsi="Courier New" w:cs="Courier New"/>
          <w:sz w:val="36"/>
          <w:szCs w:val="20"/>
        </w:rPr>
        <w:t>D</w:t>
      </w:r>
      <w:proofErr w:type="spellEnd"/>
      <w:r w:rsidRPr="000C35D6">
        <w:rPr>
          <w:rFonts w:ascii="Courier New" w:eastAsia="Times New Roman" w:hAnsi="Courier New" w:cs="Courier New"/>
          <w:sz w:val="36"/>
          <w:szCs w:val="20"/>
        </w:rPr>
        <w:t xml:space="preserve"> H S U M Q M </w:t>
      </w:r>
    </w:p>
    <w:p w:rsidR="001019AC" w:rsidRPr="000C35D6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</w:rPr>
      </w:pPr>
      <w:r w:rsidRPr="000C35D6">
        <w:rPr>
          <w:rFonts w:ascii="Courier New" w:eastAsia="Times New Roman" w:hAnsi="Courier New" w:cs="Courier New"/>
          <w:sz w:val="36"/>
          <w:szCs w:val="20"/>
        </w:rPr>
        <w:t xml:space="preserve">Y A D S E N D E W </w:t>
      </w:r>
    </w:p>
    <w:p w:rsidR="001019AC" w:rsidRPr="000C35D6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Y </w:t>
      </w:r>
      <w:proofErr w:type="spellStart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>Y</w:t>
      </w:r>
      <w:proofErr w:type="spellEnd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 F R </w:t>
      </w:r>
      <w:r w:rsidRPr="000C35D6">
        <w:rPr>
          <w:rFonts w:ascii="Courier New" w:eastAsia="Times New Roman" w:hAnsi="Courier New" w:cs="Courier New"/>
          <w:sz w:val="36"/>
          <w:szCs w:val="20"/>
          <w:lang w:val="fr-FR"/>
        </w:rPr>
        <w:t xml:space="preserve">I D A Y Z </w:t>
      </w:r>
    </w:p>
    <w:p w:rsidR="001019AC" w:rsidRPr="000C35D6" w:rsidRDefault="001019AC" w:rsidP="001019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0C35D6">
        <w:rPr>
          <w:rFonts w:ascii="Courier New" w:eastAsia="Times New Roman" w:hAnsi="Courier New" w:cs="Courier New"/>
          <w:sz w:val="36"/>
          <w:szCs w:val="20"/>
          <w:lang w:val="fr-FR"/>
        </w:rPr>
        <w:t xml:space="preserve">K Y A D S E U T X </w:t>
      </w:r>
    </w:p>
    <w:p w:rsidR="00D853BE" w:rsidRPr="000C35D6" w:rsidRDefault="00D853BE">
      <w:pPr>
        <w:rPr>
          <w:rFonts w:ascii="Comic Sans MS" w:hAnsi="Comic Sans MS"/>
          <w:sz w:val="24"/>
          <w:lang w:val="fr-FR"/>
        </w:rPr>
      </w:pPr>
    </w:p>
    <w:p w:rsidR="00A723F6" w:rsidRPr="000C35D6" w:rsidRDefault="00A723F6">
      <w:pPr>
        <w:rPr>
          <w:rFonts w:ascii="Comic Sans MS" w:hAnsi="Comic Sans MS"/>
          <w:sz w:val="24"/>
          <w:lang w:val="fr-FR"/>
        </w:rPr>
      </w:pPr>
    </w:p>
    <w:p w:rsidR="00A723F6" w:rsidRPr="000C35D6" w:rsidRDefault="00A723F6">
      <w:pPr>
        <w:rPr>
          <w:rFonts w:ascii="Comic Sans MS" w:hAnsi="Comic Sans MS"/>
          <w:sz w:val="24"/>
          <w:lang w:val="fr-FR"/>
        </w:rPr>
      </w:pPr>
    </w:p>
    <w:p w:rsidR="00A723F6" w:rsidRPr="000C35D6" w:rsidRDefault="00A723F6">
      <w:pPr>
        <w:rPr>
          <w:rFonts w:ascii="Comic Sans MS" w:hAnsi="Comic Sans MS"/>
          <w:sz w:val="24"/>
          <w:lang w:val="fr-FR"/>
        </w:rPr>
      </w:pPr>
    </w:p>
    <w:p w:rsidR="00A723F6" w:rsidRPr="000C35D6" w:rsidRDefault="00A723F6">
      <w:pPr>
        <w:rPr>
          <w:rFonts w:ascii="Comic Sans MS" w:hAnsi="Comic Sans MS"/>
          <w:sz w:val="24"/>
          <w:lang w:val="fr-FR"/>
        </w:rPr>
      </w:pP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24"/>
          <w:szCs w:val="20"/>
          <w:lang w:val="fr-FR"/>
        </w:rPr>
      </w:pPr>
      <w:r w:rsidRPr="001019AC">
        <w:rPr>
          <w:noProof/>
          <w:sz w:val="20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8619DC2" wp14:editId="03EE06B4">
                <wp:simplePos x="0" y="0"/>
                <wp:positionH relativeFrom="column">
                  <wp:posOffset>83127</wp:posOffset>
                </wp:positionH>
                <wp:positionV relativeFrom="paragraph">
                  <wp:posOffset>-522251</wp:posOffset>
                </wp:positionV>
                <wp:extent cx="5272644" cy="640979"/>
                <wp:effectExtent l="0" t="0" r="0" b="6985"/>
                <wp:wrapNone/>
                <wp:docPr id="2068" name="Text Box 20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2644" cy="64097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E2ABF" w:rsidRPr="001019AC" w:rsidRDefault="00EE2ABF" w:rsidP="00A723F6">
                            <w:p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jc w:val="center"/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1019AC"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dAYS OF THE WEEK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68" o:spid="_x0000_s1068" type="#_x0000_t202" style="position:absolute;margin-left:6.55pt;margin-top:-41.1pt;width:415.15pt;height:50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" filled="f" stroked="f">
                <v:textbox>
                  <w:txbxContent>
                    <w:p w:rsidR="00EE2ABF" w:rsidRPr="001019AC" w:rsidRDefault="00EE2ABF" w:rsidP="00A723F6">
                      <w:p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jc w:val="center"/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1019AC"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dAYS OF THE WEEK</w:t>
                      </w:r>
                    </w:p>
                  </w:txbxContent>
                </v:textbox>
              </v:shape>
            </w:pict>
          </mc:Fallback>
        </mc:AlternateContent>
      </w:r>
      <w:r w:rsidRPr="001019AC">
        <w:rPr>
          <w:rFonts w:ascii="Comic Sans MS" w:eastAsia="Times New Roman" w:hAnsi="Comic Sans MS" w:cs="Courier New"/>
          <w:sz w:val="24"/>
          <w:szCs w:val="20"/>
          <w:lang w:val="fr-FR"/>
        </w:rPr>
        <w:t xml:space="preserve">Trouve les 7 jours de la semaine cachés dans la grille. Note-les ensuite à côté dans l’ordre.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noProof/>
          <w:sz w:val="36"/>
          <w:szCs w:val="20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D83D818" wp14:editId="2605ED1B">
                <wp:simplePos x="0" y="0"/>
                <wp:positionH relativeFrom="column">
                  <wp:posOffset>3072765</wp:posOffset>
                </wp:positionH>
                <wp:positionV relativeFrom="paragraph">
                  <wp:posOffset>45085</wp:posOffset>
                </wp:positionV>
                <wp:extent cx="2374265" cy="1403985"/>
                <wp:effectExtent l="0" t="0" r="12700" b="25400"/>
                <wp:wrapNone/>
                <wp:docPr id="2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E2ABF" w:rsidRPr="001019AC" w:rsidRDefault="00EE2ABF" w:rsidP="00A723F6">
                            <w:pPr>
                              <w:tabs>
                                <w:tab w:val="left" w:pos="3119"/>
                              </w:tabs>
                              <w:spacing w:before="240"/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 w:rsidRPr="001019AC"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M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 w:rsidRPr="001019AC"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T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W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T h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F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proofErr w:type="spellStart"/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S</w:t>
                            </w:r>
                            <w:proofErr w:type="spellEnd"/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 xml:space="preserve"> a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  <w:p w:rsidR="00EE2ABF" w:rsidRPr="001019AC" w:rsidRDefault="00EE2ABF" w:rsidP="00A723F6">
                            <w:pPr>
                              <w:tabs>
                                <w:tab w:val="left" w:pos="3119"/>
                              </w:tabs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>S u</w:t>
                            </w:r>
                            <w:r>
                              <w:rPr>
                                <w:rFonts w:ascii="Comic Sans MS" w:hAnsi="Comic Sans MS"/>
                                <w:sz w:val="24"/>
                                <w:u w:val="single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9" type="#_x0000_t202" style="position:absolute;margin-left:241.95pt;margin-top:3.55pt;width:186.95pt;height:110.55pt;z-index:25168281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">
                <v:textbox style="mso-fit-shape-to-text:t">
                  <w:txbxContent>
                    <w:p w:rsidR="00EE2ABF" w:rsidRPr="001019AC" w:rsidRDefault="00EE2ABF" w:rsidP="00A723F6">
                      <w:pPr>
                        <w:tabs>
                          <w:tab w:val="left" w:pos="3119"/>
                        </w:tabs>
                        <w:spacing w:before="240"/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 w:rsidRPr="001019AC">
                        <w:rPr>
                          <w:rFonts w:ascii="Comic Sans MS" w:hAnsi="Comic Sans MS"/>
                          <w:sz w:val="24"/>
                          <w:u w:val="single"/>
                        </w:rPr>
                        <w:t>M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 w:rsidRPr="001019AC">
                        <w:rPr>
                          <w:rFonts w:ascii="Comic Sans MS" w:hAnsi="Comic Sans MS"/>
                          <w:sz w:val="24"/>
                          <w:u w:val="single"/>
                        </w:rPr>
                        <w:t>T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W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T h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F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S</w:t>
                      </w:r>
                      <w:proofErr w:type="spellEnd"/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 xml:space="preserve"> a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  <w:p w:rsidR="00EE2ABF" w:rsidRPr="001019AC" w:rsidRDefault="00EE2ABF" w:rsidP="00A723F6">
                      <w:pPr>
                        <w:tabs>
                          <w:tab w:val="left" w:pos="3119"/>
                        </w:tabs>
                        <w:rPr>
                          <w:rFonts w:ascii="Comic Sans MS" w:hAnsi="Comic Sans MS"/>
                          <w:sz w:val="24"/>
                          <w:u w:val="single"/>
                        </w:rPr>
                      </w:pP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>S u</w:t>
                      </w:r>
                      <w:r>
                        <w:rPr>
                          <w:rFonts w:ascii="Comic Sans MS" w:hAnsi="Comic Sans MS"/>
                          <w:sz w:val="24"/>
                          <w:u w:val="single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B T W P D C N S Y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T H U R S D A Y A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U S X U </w:t>
      </w:r>
      <w:proofErr w:type="spellStart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>U</w:t>
      </w:r>
      <w:proofErr w:type="spellEnd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 T I V D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R U D G U H F M N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W N T R Z Y O U O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</w:rPr>
      </w:pPr>
      <w:r w:rsidRPr="001019AC">
        <w:rPr>
          <w:rFonts w:ascii="Courier New" w:eastAsia="Times New Roman" w:hAnsi="Courier New" w:cs="Courier New"/>
          <w:sz w:val="36"/>
          <w:szCs w:val="20"/>
        </w:rPr>
        <w:t xml:space="preserve">S D </w:t>
      </w:r>
      <w:proofErr w:type="spellStart"/>
      <w:r w:rsidRPr="001019AC">
        <w:rPr>
          <w:rFonts w:ascii="Courier New" w:eastAsia="Times New Roman" w:hAnsi="Courier New" w:cs="Courier New"/>
          <w:sz w:val="36"/>
          <w:szCs w:val="20"/>
        </w:rPr>
        <w:t>D</w:t>
      </w:r>
      <w:proofErr w:type="spellEnd"/>
      <w:r w:rsidRPr="001019AC">
        <w:rPr>
          <w:rFonts w:ascii="Courier New" w:eastAsia="Times New Roman" w:hAnsi="Courier New" w:cs="Courier New"/>
          <w:sz w:val="36"/>
          <w:szCs w:val="20"/>
        </w:rPr>
        <w:t xml:space="preserve"> H S U M Q M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</w:rPr>
      </w:pPr>
      <w:r w:rsidRPr="001019AC">
        <w:rPr>
          <w:rFonts w:ascii="Courier New" w:eastAsia="Times New Roman" w:hAnsi="Courier New" w:cs="Courier New"/>
          <w:sz w:val="36"/>
          <w:szCs w:val="20"/>
        </w:rPr>
        <w:t xml:space="preserve">Y A D S E N D E W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Y </w:t>
      </w:r>
      <w:proofErr w:type="spellStart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>Y</w:t>
      </w:r>
      <w:proofErr w:type="spellEnd"/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 F R I D A Y Z </w:t>
      </w:r>
    </w:p>
    <w:p w:rsidR="00A723F6" w:rsidRPr="001019AC" w:rsidRDefault="00A723F6" w:rsidP="00A723F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eastAsia="Times New Roman" w:hAnsi="Courier New" w:cs="Courier New"/>
          <w:sz w:val="36"/>
          <w:szCs w:val="20"/>
          <w:lang w:val="fr-FR"/>
        </w:rPr>
      </w:pPr>
      <w:r w:rsidRPr="001019AC">
        <w:rPr>
          <w:rFonts w:ascii="Courier New" w:eastAsia="Times New Roman" w:hAnsi="Courier New" w:cs="Courier New"/>
          <w:sz w:val="36"/>
          <w:szCs w:val="20"/>
          <w:lang w:val="fr-FR"/>
        </w:rPr>
        <w:t xml:space="preserve">K Y A D S E U T X </w:t>
      </w:r>
    </w:p>
    <w:p w:rsidR="00687B74" w:rsidRDefault="00687B74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br w:type="page"/>
      </w:r>
    </w:p>
    <w:p w:rsidR="00A723F6" w:rsidRPr="00A723F6" w:rsidRDefault="00CA780D" w:rsidP="00A723F6">
      <w:pPr>
        <w:rPr>
          <w:rFonts w:ascii="Comic Sans MS" w:hAnsi="Comic Sans MS"/>
          <w:sz w:val="24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0FB3644" wp14:editId="705DBB7F">
                <wp:simplePos x="0" y="0"/>
                <wp:positionH relativeFrom="column">
                  <wp:posOffset>581660</wp:posOffset>
                </wp:positionH>
                <wp:positionV relativeFrom="paragraph">
                  <wp:posOffset>121920</wp:posOffset>
                </wp:positionV>
                <wp:extent cx="1828800" cy="1828800"/>
                <wp:effectExtent l="0" t="0" r="0" b="0"/>
                <wp:wrapNone/>
                <wp:docPr id="2071" name="Text Box 2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E2ABF" w:rsidRPr="00F85715" w:rsidRDefault="00EE2ABF" w:rsidP="00F85715">
                            <w:pPr>
                              <w:jc w:val="center"/>
                              <w:rPr>
                                <w:rFonts w:ascii="Courier New" w:hAnsi="Courier New" w:cs="Courier New"/>
                                <w:b/>
                                <w:caps/>
                                <w:sz w:val="72"/>
                                <w:szCs w:val="72"/>
                                <w:lang w:val="fr-FR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ourier New" w:hAnsi="Courier New" w:cs="Courier New"/>
                                <w:b/>
                                <w:caps/>
                                <w:sz w:val="72"/>
                                <w:szCs w:val="72"/>
                                <w:lang w:val="fr-FR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what time is iT?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71" o:spid="_x0000_s1070" type="#_x0000_t202" style="position:absolute;margin-left:45.8pt;margin-top:9.6pt;width:2in;height:2in;z-index:25168588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" filled="f" stroked="f">
                <v:textbox style="mso-fit-shape-to-text:t">
                  <w:txbxContent>
                    <w:p w:rsidR="00EE2ABF" w:rsidRPr="00F85715" w:rsidRDefault="00EE2ABF" w:rsidP="00F85715">
                      <w:pPr>
                        <w:jc w:val="center"/>
                        <w:rPr>
                          <w:rFonts w:ascii="Courier New" w:hAnsi="Courier New" w:cs="Courier New"/>
                          <w:b/>
                          <w:caps/>
                          <w:sz w:val="72"/>
                          <w:szCs w:val="72"/>
                          <w:lang w:val="fr-FR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ourier New" w:hAnsi="Courier New" w:cs="Courier New"/>
                          <w:b/>
                          <w:caps/>
                          <w:sz w:val="72"/>
                          <w:szCs w:val="72"/>
                          <w:lang w:val="fr-FR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what time is iT?</w:t>
                      </w:r>
                    </w:p>
                  </w:txbxContent>
                </v:textbox>
              </v:shape>
            </w:pict>
          </mc:Fallback>
        </mc:AlternateContent>
      </w:r>
    </w:p>
    <w:p w:rsidR="00A723F6" w:rsidRDefault="00A723F6">
      <w:pPr>
        <w:rPr>
          <w:rFonts w:ascii="Comic Sans MS" w:hAnsi="Comic Sans MS"/>
          <w:sz w:val="24"/>
          <w:lang w:val="fr-FR"/>
        </w:rPr>
      </w:pPr>
    </w:p>
    <w:p w:rsidR="00CA780D" w:rsidRDefault="00CA780D">
      <w:pPr>
        <w:rPr>
          <w:rFonts w:ascii="Comic Sans MS" w:hAnsi="Comic Sans MS"/>
          <w:sz w:val="24"/>
          <w:lang w:val="fr-FR"/>
        </w:rPr>
      </w:pPr>
    </w:p>
    <w:p w:rsidR="0018174C" w:rsidRPr="00A723F6" w:rsidRDefault="002947D4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-118754</wp:posOffset>
                </wp:positionH>
                <wp:positionV relativeFrom="paragraph">
                  <wp:posOffset>2205470</wp:posOffset>
                </wp:positionV>
                <wp:extent cx="1805049" cy="486889"/>
                <wp:effectExtent l="0" t="0" r="0" b="0"/>
                <wp:wrapNone/>
                <wp:docPr id="2073" name="Rounded Rectangle 2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5049" cy="486889"/>
                        </a:xfrm>
                        <a:prstGeom prst="round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E2ABF" w:rsidRPr="002947D4" w:rsidRDefault="00EE2ABF" w:rsidP="002947D4">
                            <w:pPr>
                              <w:jc w:val="center"/>
                              <w:rPr>
                                <w:rFonts w:ascii="Comic Sans MS" w:hAnsi="Comic Sans MS"/>
                                <w:color w:val="000000" w:themeColor="text1"/>
                                <w:sz w:val="28"/>
                              </w:rPr>
                            </w:pPr>
                            <w:r w:rsidRPr="002947D4">
                              <w:rPr>
                                <w:rFonts w:ascii="Comic Sans MS" w:hAnsi="Comic Sans MS"/>
                                <w:color w:val="000000" w:themeColor="text1"/>
                                <w:sz w:val="28"/>
                              </w:rPr>
                              <w:t>It’s three o’clock.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2073" o:spid="_x0000_s1071" style="position:absolute;margin-left:-9.35pt;margin-top:173.65pt;width:142.15pt;height:38.35pt;z-index:251686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" filled="f" stroked="f" strokeweight="2pt">
                <v:textbox>
                  <w:txbxContent>
                    <w:p w:rsidR="00EE2ABF" w:rsidRPr="002947D4" w:rsidRDefault="00EE2ABF" w:rsidP="002947D4">
                      <w:pPr>
                        <w:jc w:val="center"/>
                        <w:rPr>
                          <w:rFonts w:ascii="Comic Sans MS" w:hAnsi="Comic Sans MS"/>
                          <w:color w:val="000000" w:themeColor="text1"/>
                          <w:sz w:val="28"/>
                        </w:rPr>
                      </w:pPr>
                      <w:r w:rsidRPr="002947D4">
                        <w:rPr>
                          <w:rFonts w:ascii="Comic Sans MS" w:hAnsi="Comic Sans MS"/>
                          <w:color w:val="000000" w:themeColor="text1"/>
                          <w:sz w:val="28"/>
                        </w:rPr>
                        <w:t>It’s three o’clock.</w:t>
                      </w:r>
                    </w:p>
                  </w:txbxContent>
                </v:textbox>
              </v:roundrect>
            </w:pict>
          </mc:Fallback>
        </mc:AlternateContent>
      </w:r>
      <w:r w:rsidR="00F85715">
        <w:rPr>
          <w:rFonts w:ascii="Comic Sans MS" w:hAnsi="Comic Sans MS"/>
          <w:noProof/>
          <w:sz w:val="24"/>
        </w:rPr>
        <w:drawing>
          <wp:anchor distT="0" distB="0" distL="114300" distR="114300" simplePos="0" relativeHeight="251683840" behindDoc="0" locked="0" layoutInCell="1" allowOverlap="1" wp14:anchorId="6770294F" wp14:editId="54EDA1D3">
            <wp:simplePos x="0" y="0"/>
            <wp:positionH relativeFrom="column">
              <wp:posOffset>-309245</wp:posOffset>
            </wp:positionH>
            <wp:positionV relativeFrom="paragraph">
              <wp:posOffset>352425</wp:posOffset>
            </wp:positionV>
            <wp:extent cx="6388735" cy="7940675"/>
            <wp:effectExtent l="0" t="0" r="0" b="3175"/>
            <wp:wrapNone/>
            <wp:docPr id="2070" name="Picture 2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38A528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909"/>
                    <a:stretch/>
                  </pic:blipFill>
                  <pic:spPr bwMode="auto">
                    <a:xfrm>
                      <a:off x="0" y="0"/>
                      <a:ext cx="6388735" cy="794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5715">
        <w:rPr>
          <w:rFonts w:ascii="Comic Sans MS" w:hAnsi="Comic Sans MS"/>
          <w:sz w:val="24"/>
          <w:lang w:val="fr-FR"/>
        </w:rPr>
        <w:t>Ecris l’heure en-dessous de l’horloge, en suivant l’exemple.</w:t>
      </w:r>
      <w:r w:rsidR="0018174C" w:rsidRPr="00A723F6">
        <w:rPr>
          <w:rFonts w:ascii="Comic Sans MS" w:hAnsi="Comic Sans MS"/>
          <w:sz w:val="24"/>
          <w:lang w:val="fr-FR"/>
        </w:rPr>
        <w:br w:type="page"/>
      </w:r>
    </w:p>
    <w:p w:rsidR="00533909" w:rsidRDefault="00533909" w:rsidP="008B51A3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C1C773B" wp14:editId="7B16FA35">
                <wp:simplePos x="0" y="0"/>
                <wp:positionH relativeFrom="column">
                  <wp:posOffset>272415</wp:posOffset>
                </wp:positionH>
                <wp:positionV relativeFrom="paragraph">
                  <wp:posOffset>-141333</wp:posOffset>
                </wp:positionV>
                <wp:extent cx="5272405" cy="747395"/>
                <wp:effectExtent l="0" t="0" r="0" b="0"/>
                <wp:wrapNone/>
                <wp:docPr id="2075" name="Group 20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2405" cy="747395"/>
                          <a:chOff x="0" y="0"/>
                          <a:chExt cx="5272644" cy="747857"/>
                        </a:xfrm>
                      </wpg:grpSpPr>
                      <wps:wsp>
                        <wps:cNvPr id="2072" name="Text Box 2072"/>
                        <wps:cNvSpPr txBox="1"/>
                        <wps:spPr>
                          <a:xfrm>
                            <a:off x="0" y="106878"/>
                            <a:ext cx="5272644" cy="640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1019AC" w:rsidRDefault="00EE2ABF" w:rsidP="00533909">
                              <w:pPr>
                                <w:tabs>
                                  <w:tab w:val="left" w:pos="916"/>
                                  <w:tab w:val="left" w:pos="1832"/>
                                  <w:tab w:val="left" w:pos="2748"/>
                                  <w:tab w:val="left" w:pos="3664"/>
                                  <w:tab w:val="left" w:pos="4580"/>
                                  <w:tab w:val="left" w:pos="5496"/>
                                  <w:tab w:val="left" w:pos="6412"/>
                                  <w:tab w:val="left" w:pos="7328"/>
                                  <w:tab w:val="left" w:pos="8244"/>
                                  <w:tab w:val="left" w:pos="9160"/>
                                  <w:tab w:val="left" w:pos="10076"/>
                                  <w:tab w:val="left" w:pos="10992"/>
                                  <w:tab w:val="left" w:pos="11908"/>
                                  <w:tab w:val="left" w:pos="12824"/>
                                  <w:tab w:val="left" w:pos="13740"/>
                                  <w:tab w:val="left" w:pos="14656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Listening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74" name="rg_hi" descr="http://t2.gstatic.com/images?q=tbn:ANd9GcSRtH1JxDlYqzElmT8RMVGgSFu1zOcIyZpOu4q6JQ8rAIkLVWhCVw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886" y="0"/>
                            <a:ext cx="831272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075" o:spid="_x0000_s1072" style="position:absolute;margin-left:21.45pt;margin-top:-11.15pt;width:415.15pt;height:58.85pt;z-index:251689984" coordsize="52726,74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">
                <v:shape id="Text Box 2072" o:spid="_x0000_s1073" type="#_x0000_t202" style="position:absolute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tSq8UA&#10;AADdAAAADwAAAGRycy9kb3ducmV2LnhtbESPQWvCQBSE70L/w/IKveluQ9U2dROKUvCkqG2ht0f2&#10;mYRm34bs1sR/7wqCx2FmvmEW+WAbcaLO1441PE8UCOLCmZpLDV+Hz/ErCB+QDTaOScOZPOTZw2iB&#10;qXE97+i0D6WIEPYpaqhCaFMpfVGRRT9xLXH0jq6zGKLsSmk67CPcNjJRaiYt1hwXKmxpWVHxt/+3&#10;Gr43x9+fF7UtV3ba9m5Qku2b1Prpcfh4BxFoCPfwrb02GhI1T+D6Jj4BmV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21KrxQAAAN0AAAAPAAAAAAAAAAAAAAAAAJgCAABkcnMv&#10;ZG93bnJldi54bWxQSwUGAAAAAAQABAD1AAAAigMAAAAA&#10;" filled="f" stroked="f">
                  <v:textbox>
                    <w:txbxContent>
                      <w:p w:rsidR="00EE2ABF" w:rsidRPr="001019AC" w:rsidRDefault="00EE2ABF" w:rsidP="00533909">
                        <w:pPr>
                          <w:tabs>
                            <w:tab w:val="left" w:pos="916"/>
                            <w:tab w:val="left" w:pos="1832"/>
                            <w:tab w:val="left" w:pos="2748"/>
                            <w:tab w:val="left" w:pos="3664"/>
                            <w:tab w:val="left" w:pos="4580"/>
                            <w:tab w:val="left" w:pos="5496"/>
                            <w:tab w:val="left" w:pos="6412"/>
                            <w:tab w:val="left" w:pos="7328"/>
                            <w:tab w:val="left" w:pos="8244"/>
                            <w:tab w:val="left" w:pos="9160"/>
                            <w:tab w:val="left" w:pos="10076"/>
                            <w:tab w:val="left" w:pos="10992"/>
                            <w:tab w:val="left" w:pos="11908"/>
                            <w:tab w:val="left" w:pos="12824"/>
                            <w:tab w:val="left" w:pos="13740"/>
                            <w:tab w:val="left" w:pos="14656"/>
                          </w:tabs>
                          <w:spacing w:after="0" w:line="240" w:lineRule="auto"/>
                          <w:jc w:val="center"/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Listening 1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g_hi" o:spid="_x0000_s1074" type="#_x0000_t75" alt="http://t2.gstatic.com/images?q=tbn:ANd9GcSRtH1JxDlYqzElmT8RMVGgSFu1zOcIyZpOu4q6JQ8rAIkLVWhCVw" style="position:absolute;left:3918;width:8313;height:6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Z1CLFAAAA3QAAAA8AAABkcnMvZG93bnJldi54bWxEj0FrwkAUhO+F/oflFbzVXYNUja5SFKH0&#10;UDWK50f2mQSzb9Ps1qT/vlsQPA4z8w2zWPW2FjdqfeVYw2ioQBDnzlRcaDgdt69TED4gG6wdk4Zf&#10;8rBaPj8tMDWu4wPdslCICGGfooYyhCaV0uclWfRD1xBH7+JaiyHKtpCmxS7CbS0Tpd6kxYrjQokN&#10;rUvKr9mP1VB/8ae9qH33nZzOk2Szz2brXab14KV/n4MI1IdH+N7+MBoSNRnD/5v4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mdQixQAAAN0AAAAPAAAAAAAAAAAAAAAA&#10;AJ8CAABkcnMvZG93bnJldi54bWxQSwUGAAAAAAQABAD3AAAAkQMAAAAA&#10;">
                  <v:imagedata r:id="rId21" o:title="ANd9GcSRtH1JxDlYqzElmT8RMVGgSFu1zOcIyZpOu4q6JQ8rAIkLVWhCVw"/>
                  <v:path arrowok="t"/>
                </v:shape>
              </v:group>
            </w:pict>
          </mc:Fallback>
        </mc:AlternateContent>
      </w:r>
    </w:p>
    <w:p w:rsidR="00CA780D" w:rsidRDefault="00CA780D" w:rsidP="008B51A3">
      <w:pPr>
        <w:rPr>
          <w:rFonts w:ascii="Comic Sans MS" w:hAnsi="Comic Sans MS"/>
          <w:sz w:val="24"/>
          <w:lang w:val="fr-FR"/>
        </w:rPr>
      </w:pPr>
    </w:p>
    <w:p w:rsidR="0018174C" w:rsidRDefault="00533909" w:rsidP="008B51A3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Ecoute l’enregistrement et numérote les images dans l’ordre d’écoute.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533909" w:rsidRPr="00A86FA1" w:rsidTr="00533909">
        <w:tc>
          <w:tcPr>
            <w:tcW w:w="2310" w:type="dxa"/>
          </w:tcPr>
          <w:p w:rsidR="00533909" w:rsidRDefault="008C2BDE" w:rsidP="00533909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201881</wp:posOffset>
                      </wp:positionH>
                      <wp:positionV relativeFrom="paragraph">
                        <wp:posOffset>14465</wp:posOffset>
                      </wp:positionV>
                      <wp:extent cx="5343896" cy="950026"/>
                      <wp:effectExtent l="0" t="0" r="9525" b="2540"/>
                      <wp:wrapNone/>
                      <wp:docPr id="288" name="Group 2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43896" cy="950026"/>
                                <a:chOff x="0" y="0"/>
                                <a:chExt cx="5343896" cy="95002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76" name="Picture 8" descr="http://t2.gstatic.com/images?q=tbn:ANd9GcTVyHWKTSORcCi3pJjqhSdaMeW019o1tzQIx5W3esWyPdbdn38BCQ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875"/>
                                  <a:ext cx="91440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7" name="Picture 12" descr="http://t1.gstatic.com/images?q=tbn:ANd9GcTIUykkR1mqAMTsjPkkCclMROF5DGu2AZQ4_JwNBegwxVhV0qb_v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8789" y="11875"/>
                                  <a:ext cx="973777" cy="93815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8" name="Picture 12" descr="Screen Clippi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87"/>
                                <a:stretch/>
                              </pic:blipFill>
                              <pic:spPr>
                                <a:xfrm>
                                  <a:off x="2885703" y="0"/>
                                  <a:ext cx="1068780" cy="9500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79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683"/>
                                <a:stretch/>
                              </pic:blipFill>
                              <pic:spPr bwMode="auto">
                                <a:xfrm>
                                  <a:off x="4393870" y="47501"/>
                                  <a:ext cx="950026" cy="878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88" o:spid="_x0000_s1026" style="position:absolute;margin-left:15.9pt;margin-top:1.15pt;width:420.8pt;height:74.8pt;z-index:251698176" coordsize="53438,9500" o:gfxdata="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">
                      <v:shape id="Picture 8" o:spid="_x0000_s1027" type="#_x0000_t75" alt="http://t2.gstatic.com/images?q=tbn:ANd9GcTVyHWKTSORcCi3pJjqhSdaMeW019o1tzQIx5W3esWyPdbdn38BCQ" style="position:absolute;top:118;width:9144;height:9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RRKfHAAAA3QAAAA8AAABkcnMvZG93bnJldi54bWxEj0FLAzEUhO+C/yE8oTebtNBW1qaldCnU&#10;k7itgrfH5nV3dfOyTdLu6q83guBxmJlvmOV6sK24kg+NYw2TsQJBXDrTcKXheNjdP4AIEdlg65g0&#10;fFGA9er2ZomZcT2/0LWIlUgQDhlqqGPsMilDWZPFMHYdcfJOzluMSfpKGo99gttWTpWaS4sNp4Ua&#10;O9rWVH4WF6uh8W/5x2J75H52Vs+n1/z7vXjKtR7dDZtHEJGG+B/+a++NhqlazOH3TXoCcv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LRRKfHAAAA3QAAAA8AAAAAAAAAAAAA&#10;AAAAnwIAAGRycy9kb3ducmV2LnhtbFBLBQYAAAAABAAEAPcAAACTAwAAAAA=&#10;">
                        <v:imagedata r:id="rId22" o:title="ANd9GcTVyHWKTSORcCi3pJjqhSdaMeW019o1tzQIx5W3esWyPdbdn38BCQ"/>
                        <v:path arrowok="t"/>
                      </v:shape>
                      <v:shape id="Picture 12" o:spid="_x0000_s1028" type="#_x0000_t75" alt="http://t1.gstatic.com/images?q=tbn:ANd9GcTIUykkR1mqAMTsjPkkCclMROF5DGu2AZQ4_JwNBegwxVhV0qb_vg" style="position:absolute;left:14487;top:118;width:9738;height:9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9yy27FAAAA3QAAAA8AAABkcnMvZG93bnJldi54bWxEj0+LwjAUxO8LfofwBG9rasE/VKOoICjs&#10;YVs9eHw0b9uyzUtJolY//WZhYY/DzPyGWW1604o7Od9YVjAZJyCIS6sbrhRczof3BQgfkDW2lknB&#10;kzxs1oO3FWbaPjinexEqESHsM1RQh9BlUvqyJoN+bDvi6H1ZZzBE6SqpHT4i3LQyTZKZNNhwXKix&#10;o31N5XdxMwqK3YecXT/Z9bd8T/nphVOdolKjYb9dggjUh//wX/uoFaTJfA6/b+IT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vcstuxQAAAN0AAAAPAAAAAAAAAAAAAAAA&#10;AJ8CAABkcnMvZG93bnJldi54bWxQSwUGAAAAAAQABAD3AAAAkQMAAAAA&#10;">
                        <v:imagedata r:id="rId23" o:title="ANd9GcTIUykkR1mqAMTsjPkkCclMROF5DGu2AZQ4_JwNBegwxVhV0qb_vg"/>
                        <v:path arrowok="t"/>
                      </v:shape>
                      <v:shape id="Picture 12" o:spid="_x0000_s1029" type="#_x0000_t75" alt="Screen Clipping" style="position:absolute;left:28857;width:10687;height:9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HkXq+AAAA3QAAAA8AAABkcnMvZG93bnJldi54bWxET0sKwjAQ3QveIYzgTlNdqFSjiCKoIPgD&#10;t0MztsVmUpKo9fZmIbh8vP9s0ZhKvMj50rKCQT8BQZxZXXKu4HrZ9CYgfEDWWFkmBR/ysJi3WzNM&#10;tX3ziV7nkIsYwj5FBUUIdSqlzwoy6Pu2Jo7c3TqDIUKXS+3wHcNNJYdJMpIGS44NBda0Kih7nJ9G&#10;we5i19vRbSnltTzq02GMe+f3SnU7zXIKIlAT/uKfe6sVDJNxnBvfxCcg518A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mHkXq+AAAA3QAAAA8AAAAAAAAAAAAAAAAAnwIAAGRy&#10;cy9kb3ducmV2LnhtbFBLBQYAAAAABAAEAPcAAACKAwAAAAA=&#10;">
                        <v:imagedata r:id="rId24" o:title="Screen Clipping" cropleft="3203f"/>
                        <v:path arrowok="t"/>
                      </v:shape>
                      <v:shape id="Picture 6" o:spid="_x0000_s1030" type="#_x0000_t75" style="position:absolute;left:43938;top:475;width:9500;height:8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HjTvHAAAA3QAAAA8AAABkcnMvZG93bnJldi54bWxEj91qwkAUhO8LvsNyCr2rm2pRE11FAmJL&#10;ocUfvD5mj9lg9mzIrhrfvisUejnMzDfMbNHZWlyp9ZVjBW/9BARx4XTFpYL9bvU6AeEDssbaMSm4&#10;k4fFvPc0w0y7G2/oug2liBD2GSowITSZlL4wZNH3XUMcvZNrLYYo21LqFm8Rbms5SJKRtFhxXDDY&#10;UG6oOG8vVkFzuJ/S4+dw+P5lfurv9SVP7TpX6uW5W05BBOrCf/iv/aEVDJJxCo838QnI+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JHjTvHAAAA3QAAAA8AAAAAAAAAAAAA&#10;AAAAnwIAAGRycy9kb3ducmV2LnhtbFBLBQYAAAAABAAEAPcAAACTAwAAAAA=&#10;">
                        <v:imagedata r:id="rId25" o:title="" cropbottom="4380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310" w:type="dxa"/>
          </w:tcPr>
          <w:p w:rsidR="00533909" w:rsidRDefault="00533909" w:rsidP="00533909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533909" w:rsidRDefault="00533909" w:rsidP="00533909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533909" w:rsidRDefault="00533909" w:rsidP="00533909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33909" w:rsidRPr="00A86FA1" w:rsidTr="00533909">
        <w:tc>
          <w:tcPr>
            <w:tcW w:w="2310" w:type="dxa"/>
          </w:tcPr>
          <w:p w:rsidR="00533909" w:rsidRDefault="00533909" w:rsidP="00533909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0" w:type="dxa"/>
          </w:tcPr>
          <w:p w:rsidR="00533909" w:rsidRDefault="00533909" w:rsidP="00533909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533909" w:rsidRDefault="00533909" w:rsidP="00533909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533909" w:rsidRDefault="00533909" w:rsidP="00533909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533909" w:rsidRDefault="00533909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C2BDE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noProof/>
          <w:sz w:val="24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161362EC" wp14:editId="00C6B27B">
                <wp:simplePos x="0" y="0"/>
                <wp:positionH relativeFrom="column">
                  <wp:posOffset>201295</wp:posOffset>
                </wp:positionH>
                <wp:positionV relativeFrom="paragraph">
                  <wp:posOffset>-402590</wp:posOffset>
                </wp:positionV>
                <wp:extent cx="5272405" cy="747395"/>
                <wp:effectExtent l="0" t="0" r="0" b="0"/>
                <wp:wrapNone/>
                <wp:docPr id="289" name="Group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2405" cy="747395"/>
                          <a:chOff x="0" y="0"/>
                          <a:chExt cx="5272644" cy="747857"/>
                        </a:xfrm>
                      </wpg:grpSpPr>
                      <wps:wsp>
                        <wps:cNvPr id="290" name="Text Box 290"/>
                        <wps:cNvSpPr txBox="1"/>
                        <wps:spPr>
                          <a:xfrm>
                            <a:off x="0" y="106878"/>
                            <a:ext cx="5272644" cy="640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1019AC" w:rsidRDefault="00EE2ABF" w:rsidP="008C2BDE">
                              <w:pPr>
                                <w:tabs>
                                  <w:tab w:val="left" w:pos="916"/>
                                  <w:tab w:val="left" w:pos="1832"/>
                                  <w:tab w:val="left" w:pos="2748"/>
                                  <w:tab w:val="left" w:pos="3664"/>
                                  <w:tab w:val="left" w:pos="4580"/>
                                  <w:tab w:val="left" w:pos="5496"/>
                                  <w:tab w:val="left" w:pos="6412"/>
                                  <w:tab w:val="left" w:pos="7328"/>
                                  <w:tab w:val="left" w:pos="8244"/>
                                  <w:tab w:val="left" w:pos="9160"/>
                                  <w:tab w:val="left" w:pos="10076"/>
                                  <w:tab w:val="left" w:pos="10992"/>
                                  <w:tab w:val="left" w:pos="11908"/>
                                  <w:tab w:val="left" w:pos="12824"/>
                                  <w:tab w:val="left" w:pos="13740"/>
                                  <w:tab w:val="left" w:pos="14656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Listening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rg_hi" descr="http://t2.gstatic.com/images?q=tbn:ANd9GcSRtH1JxDlYqzElmT8RMVGgSFu1zOcIyZpOu4q6JQ8rAIkLVWhCVw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886" y="0"/>
                            <a:ext cx="831272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89" o:spid="_x0000_s1075" style="position:absolute;margin-left:15.85pt;margin-top:-31.7pt;width:415.15pt;height:58.85pt;z-index:251700224" coordsize="52726,74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">
                <v:shape id="Text Box 290" o:spid="_x0000_s1076" type="#_x0000_t202" style="position:absolute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/rG8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nB/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f+sbwgAAANwAAAAPAAAAAAAAAAAAAAAAAJgCAABkcnMvZG93&#10;bnJldi54bWxQSwUGAAAAAAQABAD1AAAAhwMAAAAA&#10;" filled="f" stroked="f">
                  <v:textbox>
                    <w:txbxContent>
                      <w:p w:rsidR="00EE2ABF" w:rsidRPr="001019AC" w:rsidRDefault="00EE2ABF" w:rsidP="008C2BDE">
                        <w:pPr>
                          <w:tabs>
                            <w:tab w:val="left" w:pos="916"/>
                            <w:tab w:val="left" w:pos="1832"/>
                            <w:tab w:val="left" w:pos="2748"/>
                            <w:tab w:val="left" w:pos="3664"/>
                            <w:tab w:val="left" w:pos="4580"/>
                            <w:tab w:val="left" w:pos="5496"/>
                            <w:tab w:val="left" w:pos="6412"/>
                            <w:tab w:val="left" w:pos="7328"/>
                            <w:tab w:val="left" w:pos="8244"/>
                            <w:tab w:val="left" w:pos="9160"/>
                            <w:tab w:val="left" w:pos="10076"/>
                            <w:tab w:val="left" w:pos="10992"/>
                            <w:tab w:val="left" w:pos="11908"/>
                            <w:tab w:val="left" w:pos="12824"/>
                            <w:tab w:val="left" w:pos="13740"/>
                            <w:tab w:val="left" w:pos="14656"/>
                          </w:tabs>
                          <w:spacing w:after="0" w:line="240" w:lineRule="auto"/>
                          <w:jc w:val="center"/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Listening 1</w:t>
                        </w:r>
                      </w:p>
                    </w:txbxContent>
                  </v:textbox>
                </v:shape>
                <v:shape id="rg_hi" o:spid="_x0000_s1077" type="#_x0000_t75" alt="http://t2.gstatic.com/images?q=tbn:ANd9GcSRtH1JxDlYqzElmT8RMVGgSFu1zOcIyZpOu4q6JQ8rAIkLVWhCVw" style="position:absolute;left:3918;width:8313;height:6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bkj3EAAAA3AAAAA8AAABkcnMvZG93bnJldi54bWxEj0+LwjAUxO+C3yE8wZum9rBq1yjisrB4&#10;8E+VPT+aZ1tsXrpN1tZvbwTB4zAzv2EWq85U4kaNKy0rmIwjEMSZ1SXnCs6n79EMhPPIGivLpOBO&#10;DlbLfm+BibYtH+mW+lwECLsEFRTe14mULivIoBvbmjh4F9sY9EE2udQNtgFuKhlH0Yc0WHJYKLCm&#10;TUHZNf03Cqodb80lOrR/8fl3Gn8d0vlmnyo1HHTrTxCeOv8Ov9o/WkE8n8DzTDgCcv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rbkj3EAAAA3AAAAA8AAAAAAAAAAAAAAAAA&#10;nwIAAGRycy9kb3ducmV2LnhtbFBLBQYAAAAABAAEAPcAAACQAwAAAAA=&#10;">
                  <v:imagedata r:id="rId21" o:title="ANd9GcSRtH1JxDlYqzElmT8RMVGgSFu1zOcIyZpOu4q6JQ8rAIkLVWhCVw"/>
                  <v:path arrowok="t"/>
                </v:shape>
              </v:group>
            </w:pict>
          </mc:Fallback>
        </mc:AlternateContent>
      </w:r>
    </w:p>
    <w:p w:rsidR="008C2BDE" w:rsidRDefault="008C2BDE" w:rsidP="008C2BD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Ecoute l’enregistrement et numérote les images dans l’ordre d’écoute.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8C2BDE" w:rsidRPr="00A86FA1" w:rsidTr="00033C5A">
        <w:tc>
          <w:tcPr>
            <w:tcW w:w="2310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701248" behindDoc="0" locked="0" layoutInCell="1" allowOverlap="1" wp14:anchorId="61B9DBBE" wp14:editId="322FF7AB">
                      <wp:simplePos x="0" y="0"/>
                      <wp:positionH relativeFrom="column">
                        <wp:posOffset>201881</wp:posOffset>
                      </wp:positionH>
                      <wp:positionV relativeFrom="paragraph">
                        <wp:posOffset>14465</wp:posOffset>
                      </wp:positionV>
                      <wp:extent cx="5343896" cy="950026"/>
                      <wp:effectExtent l="0" t="0" r="9525" b="2540"/>
                      <wp:wrapNone/>
                      <wp:docPr id="292" name="Group 2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43896" cy="950026"/>
                                <a:chOff x="0" y="0"/>
                                <a:chExt cx="5343896" cy="95002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3" name="Picture 8" descr="http://t2.gstatic.com/images?q=tbn:ANd9GcTVyHWKTSORcCi3pJjqhSdaMeW019o1tzQIx5W3esWyPdbdn38BCQ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875"/>
                                  <a:ext cx="91440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4" name="Picture 12" descr="http://t1.gstatic.com/images?q=tbn:ANd9GcTIUykkR1mqAMTsjPkkCclMROF5DGu2AZQ4_JwNBegwxVhV0qb_v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8789" y="11875"/>
                                  <a:ext cx="973777" cy="93815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5" name="Picture 12" descr="Screen Clippi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87"/>
                                <a:stretch/>
                              </pic:blipFill>
                              <pic:spPr>
                                <a:xfrm>
                                  <a:off x="2885703" y="0"/>
                                  <a:ext cx="1068780" cy="9500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6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683"/>
                                <a:stretch/>
                              </pic:blipFill>
                              <pic:spPr bwMode="auto">
                                <a:xfrm>
                                  <a:off x="4393870" y="47501"/>
                                  <a:ext cx="950026" cy="878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292" o:spid="_x0000_s1026" style="position:absolute;margin-left:15.9pt;margin-top:1.15pt;width:420.8pt;height:74.8pt;z-index:251701248" coordsize="53438,9500" o:gfxdata="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">
                      <v:shape id="Picture 8" o:spid="_x0000_s1027" type="#_x0000_t75" alt="http://t2.gstatic.com/images?q=tbn:ANd9GcTVyHWKTSORcCi3pJjqhSdaMeW019o1tzQIx5W3esWyPdbdn38BCQ" style="position:absolute;top:118;width:9144;height:9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a6vXzHAAAA3AAAAA8AAABkcnMvZG93bnJldi54bWxEj0FrwkAUhO8F/8PyhN7qRktrG11FDIX2&#10;VIy24O2RfSbR7Nt0d2vS/vpuQfA4zMw3zHzZm0acyfnasoLxKAFBXFhdc6lgt325ewLhA7LGxjIp&#10;+CEPy8XgZo6pth1v6JyHUkQI+xQVVCG0qZS+qMigH9mWOHoH6wyGKF0ptcMuwk0jJ0nyKA3WHBcq&#10;bGldUXHKv42C2n1mx+l6x93DV/J++Mh+9/lbptTtsF/NQATqwzV8ab9qBZPne/g/E4+AXPw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a6vXzHAAAA3AAAAA8AAAAAAAAAAAAA&#10;AAAAnwIAAGRycy9kb3ducmV2LnhtbFBLBQYAAAAABAAEAPcAAACTAwAAAAA=&#10;">
                        <v:imagedata r:id="rId22" o:title="ANd9GcTVyHWKTSORcCi3pJjqhSdaMeW019o1tzQIx5W3esWyPdbdn38BCQ"/>
                        <v:path arrowok="t"/>
                      </v:shape>
                      <v:shape id="Picture 12" o:spid="_x0000_s1028" type="#_x0000_t75" alt="http://t1.gstatic.com/images?q=tbn:ANd9GcTIUykkR1mqAMTsjPkkCclMROF5DGu2AZQ4_JwNBegwxVhV0qb_vg" style="position:absolute;left:14487;top:118;width:9738;height:9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3KErFAAAA3AAAAA8AAABkcnMvZG93bnJldi54bWxEj0FrwkAUhO+F/oflFbzVTYNKG92EVihY&#10;8NCkPXh8ZJ9JMPs27K4a++tdoeBxmJlvmFUxml6cyPnOsoKXaQKCuLa640bB78/n8ysIH5A19pZJ&#10;wYU8FPnjwwozbc9c0qkKjYgQ9hkqaEMYMil93ZJBP7UDcfT21hkMUbpGaofnCDe9TJNkIQ12HBda&#10;HGjdUn2ojkZB9bGVi903u/FYrqn8+sO5TlGpydP4vgQRaAz38H97oxWkbzO4nYlHQOZX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a9yhKxQAAANwAAAAPAAAAAAAAAAAAAAAA&#10;AJ8CAABkcnMvZG93bnJldi54bWxQSwUGAAAAAAQABAD3AAAAkQMAAAAA&#10;">
                        <v:imagedata r:id="rId23" o:title="ANd9GcTIUykkR1mqAMTsjPkkCclMROF5DGu2AZQ4_JwNBegwxVhV0qb_vg"/>
                        <v:path arrowok="t"/>
                      </v:shape>
                      <v:shape id="Picture 12" o:spid="_x0000_s1029" type="#_x0000_t75" alt="Screen Clipping" style="position:absolute;left:28857;width:10687;height:9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m3BnFAAAA3AAAAA8AAABkcnMvZG93bnJldi54bWxEj0FrwkAUhO8F/8PyhN7qRqFpja4iLYVU&#10;KDSJ4PWRfSbB7Nuwu9X037tCocdhZr5h1tvR9OJCzneWFcxnCQji2uqOGwWH6uPpFYQPyBp7y6Tg&#10;lzxsN5OHNWbaXrmgSxkaESHsM1TQhjBkUvq6JYN+Zgfi6J2sMxiidI3UDq8Rbnq5SJJUGuw4LrQ4&#10;0FtL9bn8MQo+K/uep8edlIfuWxdfL7h3fq/U43TcrUAEGsN/+K+dawWL5TPcz8QjIDc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ptwZxQAAANwAAAAPAAAAAAAAAAAAAAAA&#10;AJ8CAABkcnMvZG93bnJldi54bWxQSwUGAAAAAAQABAD3AAAAkQMAAAAA&#10;">
                        <v:imagedata r:id="rId24" o:title="Screen Clipping" cropleft="3203f"/>
                        <v:path arrowok="t"/>
                      </v:shape>
                      <v:shape id="Picture 6" o:spid="_x0000_s1030" type="#_x0000_t75" style="position:absolute;left:43938;top:475;width:9500;height:8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TQdrfGAAAA3AAAAA8AAABkcnMvZG93bnJldi54bWxEj1trwkAUhN8L/oflCH2rGy+Iia5SAsVK&#10;oeIFn4/ZYzaYPRuyq8Z/3y0U+jjMzDfMYtXZWtyp9ZVjBcNBAoK4cLriUsHx8PE2A+EDssbaMSl4&#10;kofVsveywEy7B+/ovg+liBD2GSowITSZlL4wZNEPXEMcvYtrLYYo21LqFh8Rbms5SpKptFhxXDDY&#10;UG6ouO5vVkFzel7S82Y8nnyZbf29vuWpXedKvfa79zmIQF34D/+1P7WCUTqF3zPxCMjl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NB2t8YAAADcAAAADwAAAAAAAAAAAAAA&#10;AACfAgAAZHJzL2Rvd25yZXYueG1sUEsFBgAAAAAEAAQA9wAAAJIDAAAAAA==&#10;">
                        <v:imagedata r:id="rId25" o:title="" cropbottom="4380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310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8C2BDE" w:rsidRPr="00A86FA1" w:rsidTr="00033C5A">
        <w:tc>
          <w:tcPr>
            <w:tcW w:w="2310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0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8C2BDE" w:rsidRDefault="008C2BDE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B51A3">
      <w:pPr>
        <w:rPr>
          <w:rFonts w:ascii="Comic Sans MS" w:hAnsi="Comic Sans MS"/>
          <w:sz w:val="24"/>
          <w:lang w:val="fr-FR"/>
        </w:rPr>
      </w:pPr>
    </w:p>
    <w:p w:rsidR="008C2BDE" w:rsidRDefault="008C2BDE" w:rsidP="008C2BDE">
      <w:pPr>
        <w:rPr>
          <w:rFonts w:ascii="Cambria" w:hAnsi="Cambria"/>
          <w:sz w:val="24"/>
          <w:lang w:val="fr-FR"/>
        </w:rPr>
      </w:pPr>
      <w:r>
        <w:rPr>
          <w:rFonts w:ascii="Cambria" w:hAnsi="Cambria"/>
          <w:noProof/>
          <w:sz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 wp14:anchorId="161362EC" wp14:editId="00C6B27B">
                <wp:simplePos x="0" y="0"/>
                <wp:positionH relativeFrom="column">
                  <wp:posOffset>201295</wp:posOffset>
                </wp:positionH>
                <wp:positionV relativeFrom="paragraph">
                  <wp:posOffset>-402590</wp:posOffset>
                </wp:positionV>
                <wp:extent cx="5272405" cy="747395"/>
                <wp:effectExtent l="0" t="0" r="0" b="0"/>
                <wp:wrapNone/>
                <wp:docPr id="297" name="Group 2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2405" cy="747395"/>
                          <a:chOff x="0" y="0"/>
                          <a:chExt cx="5272644" cy="747857"/>
                        </a:xfrm>
                      </wpg:grpSpPr>
                      <wps:wsp>
                        <wps:cNvPr id="298" name="Text Box 298"/>
                        <wps:cNvSpPr txBox="1"/>
                        <wps:spPr>
                          <a:xfrm>
                            <a:off x="0" y="106878"/>
                            <a:ext cx="5272644" cy="640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1019AC" w:rsidRDefault="00EE2ABF" w:rsidP="008C2BDE">
                              <w:pPr>
                                <w:tabs>
                                  <w:tab w:val="left" w:pos="916"/>
                                  <w:tab w:val="left" w:pos="1832"/>
                                  <w:tab w:val="left" w:pos="2748"/>
                                  <w:tab w:val="left" w:pos="3664"/>
                                  <w:tab w:val="left" w:pos="4580"/>
                                  <w:tab w:val="left" w:pos="5496"/>
                                  <w:tab w:val="left" w:pos="6412"/>
                                  <w:tab w:val="left" w:pos="7328"/>
                                  <w:tab w:val="left" w:pos="8244"/>
                                  <w:tab w:val="left" w:pos="9160"/>
                                  <w:tab w:val="left" w:pos="10076"/>
                                  <w:tab w:val="left" w:pos="10992"/>
                                  <w:tab w:val="left" w:pos="11908"/>
                                  <w:tab w:val="left" w:pos="12824"/>
                                  <w:tab w:val="left" w:pos="13740"/>
                                  <w:tab w:val="left" w:pos="14656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Listening 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rg_hi" descr="http://t2.gstatic.com/images?q=tbn:ANd9GcSRtH1JxDlYqzElmT8RMVGgSFu1zOcIyZpOu4q6JQ8rAIkLVWhCVw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886" y="0"/>
                            <a:ext cx="831272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297" o:spid="_x0000_s1078" style="position:absolute;margin-left:15.85pt;margin-top:-31.7pt;width:415.15pt;height:58.85pt;z-index:251703296" coordsize="52726,74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">
                <v:shape id="Text Box 298" o:spid="_x0000_s1079" type="#_x0000_t202" style="position:absolute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nnHcIA&#10;AADcAAAADwAAAGRycy9kb3ducmV2LnhtbERPz2vCMBS+C/sfwht4s8nEie1My1AGnibWbbDbo3m2&#10;Zc1LaTJb/3tzGOz48f3eFpPtxJUG3zrW8JQoEMSVMy3XGj7Ob4sNCB+QDXaOScONPBT5w2yLmXEj&#10;n+hahlrEEPYZamhC6DMpfdWQRZ+4njhyFzdYDBEOtTQDjjHcdnKp1FpabDk2NNjTrqHqp/y1Gj7f&#10;L99fK3Ws9/a5H92kJNtUaj1/nF5fQASawr/4z30wGpZpXBvPxCMg8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ecdwgAAANwAAAAPAAAAAAAAAAAAAAAAAJgCAABkcnMvZG93&#10;bnJldi54bWxQSwUGAAAAAAQABAD1AAAAhwMAAAAA&#10;" filled="f" stroked="f">
                  <v:textbox>
                    <w:txbxContent>
                      <w:p w:rsidR="00EE2ABF" w:rsidRPr="001019AC" w:rsidRDefault="00EE2ABF" w:rsidP="008C2BDE">
                        <w:pPr>
                          <w:tabs>
                            <w:tab w:val="left" w:pos="916"/>
                            <w:tab w:val="left" w:pos="1832"/>
                            <w:tab w:val="left" w:pos="2748"/>
                            <w:tab w:val="left" w:pos="3664"/>
                            <w:tab w:val="left" w:pos="4580"/>
                            <w:tab w:val="left" w:pos="5496"/>
                            <w:tab w:val="left" w:pos="6412"/>
                            <w:tab w:val="left" w:pos="7328"/>
                            <w:tab w:val="left" w:pos="8244"/>
                            <w:tab w:val="left" w:pos="9160"/>
                            <w:tab w:val="left" w:pos="10076"/>
                            <w:tab w:val="left" w:pos="10992"/>
                            <w:tab w:val="left" w:pos="11908"/>
                            <w:tab w:val="left" w:pos="12824"/>
                            <w:tab w:val="left" w:pos="13740"/>
                            <w:tab w:val="left" w:pos="14656"/>
                          </w:tabs>
                          <w:spacing w:after="0" w:line="240" w:lineRule="auto"/>
                          <w:jc w:val="center"/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Listening 1</w:t>
                        </w:r>
                      </w:p>
                    </w:txbxContent>
                  </v:textbox>
                </v:shape>
                <v:shape id="rg_hi" o:spid="_x0000_s1080" type="#_x0000_t75" alt="http://t2.gstatic.com/images?q=tbn:ANd9GcSRtH1JxDlYqzElmT8RMVGgSFu1zOcIyZpOu4q6JQ8rAIkLVWhCVw" style="position:absolute;left:3918;width:8313;height:6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tnjvFAAAA3AAAAA8AAABkcnMvZG93bnJldi54bWxEj09rwkAUxO9Cv8PyCt500xxaE91IsRSK&#10;B6tp6PmRffmD2bdpdmvit+8WBI/DzPyG2Wwn04kLDa61rOBpGYEgLq1uuVZQfL0vViCcR9bYWSYF&#10;V3KwzR5mG0y1HflEl9zXIkDYpaig8b5PpXRlQwbd0vbEwavsYNAHOdRSDzgGuOlkHEXP0mDLYaHB&#10;nnYNlef81yjoDrw3VXQcf+Li+yV+O+bJ7jNXav44va5BeJr8PXxrf2gFcZLA/5lwBG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rZ47xQAAANwAAAAPAAAAAAAAAAAAAAAA&#10;AJ8CAABkcnMvZG93bnJldi54bWxQSwUGAAAAAAQABAD3AAAAkQMAAAAA&#10;">
                  <v:imagedata r:id="rId21" o:title="ANd9GcSRtH1JxDlYqzElmT8RMVGgSFu1zOcIyZpOu4q6JQ8rAIkLVWhCVw"/>
                  <v:path arrowok="t"/>
                </v:shape>
              </v:group>
            </w:pict>
          </mc:Fallback>
        </mc:AlternateContent>
      </w:r>
    </w:p>
    <w:p w:rsidR="008C2BDE" w:rsidRDefault="008C2BDE" w:rsidP="008C2BD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Ecoute l’enregistrement et numérote les images dans l’ordre d’écoute.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8C2BDE" w:rsidRPr="00A86FA1" w:rsidTr="00033C5A">
        <w:tc>
          <w:tcPr>
            <w:tcW w:w="2310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704320" behindDoc="0" locked="0" layoutInCell="1" allowOverlap="1" wp14:anchorId="61B9DBBE" wp14:editId="322FF7AB">
                      <wp:simplePos x="0" y="0"/>
                      <wp:positionH relativeFrom="column">
                        <wp:posOffset>201881</wp:posOffset>
                      </wp:positionH>
                      <wp:positionV relativeFrom="paragraph">
                        <wp:posOffset>14465</wp:posOffset>
                      </wp:positionV>
                      <wp:extent cx="5343896" cy="950026"/>
                      <wp:effectExtent l="0" t="0" r="9525" b="2540"/>
                      <wp:wrapNone/>
                      <wp:docPr id="300" name="Group 3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343896" cy="950026"/>
                                <a:chOff x="0" y="0"/>
                                <a:chExt cx="5343896" cy="95002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1" name="Picture 8" descr="http://t2.gstatic.com/images?q=tbn:ANd9GcTVyHWKTSORcCi3pJjqhSdaMeW019o1tzQIx5W3esWyPdbdn38BCQ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11875"/>
                                  <a:ext cx="914400" cy="914400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2" name="Picture 12" descr="http://t1.gstatic.com/images?q=tbn:ANd9GcTIUykkR1mqAMTsjPkkCclMROF5DGu2AZQ4_JwNBegwxVhV0qb_v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448789" y="11875"/>
                                  <a:ext cx="973777" cy="938151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3" name="Picture 12" descr="Screen Clippi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87"/>
                                <a:stretch/>
                              </pic:blipFill>
                              <pic:spPr>
                                <a:xfrm>
                                  <a:off x="2885703" y="0"/>
                                  <a:ext cx="1068780" cy="95002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4" name="Picture 6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683"/>
                                <a:stretch/>
                              </pic:blipFill>
                              <pic:spPr bwMode="auto">
                                <a:xfrm>
                                  <a:off x="4393870" y="47501"/>
                                  <a:ext cx="950026" cy="878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/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Group 300" o:spid="_x0000_s1026" style="position:absolute;margin-left:15.9pt;margin-top:1.15pt;width:420.8pt;height:74.8pt;z-index:251704320" coordsize="53438,9500" o:gfxdata="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">
                      <v:shape id="Picture 8" o:spid="_x0000_s1027" type="#_x0000_t75" alt="http://t2.gstatic.com/images?q=tbn:ANd9GcTVyHWKTSORcCi3pJjqhSdaMeW019o1tzQIx5W3esWyPdbdn38BCQ" style="position:absolute;top:118;width:9144;height:91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PHIrHAAAA3AAAAA8AAABkcnMvZG93bnJldi54bWxEj09LAzEUxO+C3yE8wZtNqmjLtmmRLoKe&#10;its/0Ntj87q7unlZk9jd+ulNQfA4zMxvmPlysK04kQ+NYw3jkQJBXDrTcKVhu3m5m4IIEdlg65g0&#10;nCnAcnF9NcfMuJ7f6VTESiQIhww11DF2mZShrMliGLmOOHlH5y3GJH0ljcc+wW0r75V6khYbTgs1&#10;drSqqfwsvq2Gxu/zj8lqy/3jl1ofd/nPoXjLtb69GZ5nICIN8T/81341Gh7UGC5n0hGQi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fPHIrHAAAA3AAAAA8AAAAAAAAAAAAA&#10;AAAAnwIAAGRycy9kb3ducmV2LnhtbFBLBQYAAAAABAAEAPcAAACTAwAAAAA=&#10;">
                        <v:imagedata r:id="rId22" o:title="ANd9GcTVyHWKTSORcCi3pJjqhSdaMeW019o1tzQIx5W3esWyPdbdn38BCQ"/>
                        <v:path arrowok="t"/>
                      </v:shape>
                      <v:shape id="Picture 12" o:spid="_x0000_s1028" type="#_x0000_t75" alt="http://t1.gstatic.com/images?q=tbn:ANd9GcTIUykkR1mqAMTsjPkkCclMROF5DGu2AZQ4_JwNBegwxVhV0qb_vg" style="position:absolute;left:14487;top:118;width:9738;height:93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5j7/EAAAA3AAAAA8AAABkcnMvZG93bnJldi54bWxEj0FrwkAUhO9C/8PyCr2ZTVMUia6hDQgW&#10;PDSxhx4f2WcSmn0bdldN/fVuodDjMDPfMJtiMoO4kPO9ZQXPSQqCuLG651bB53E3X4HwAVnjYJkU&#10;/JCHYvsw22Cu7ZUrutShFRHCPkcFXQhjLqVvOjLoEzsSR+9kncEQpWuldniNcDPILE2X0mDPcaHD&#10;kcqOmu/6bBTUbwe5/PpgN52rkqr3Gy50hko9PU6vaxCBpvAf/mvvtYKXNIPfM/EIyO0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S5j7/EAAAA3AAAAA8AAAAAAAAAAAAAAAAA&#10;nwIAAGRycy9kb3ducmV2LnhtbFBLBQYAAAAABAAEAPcAAACQAwAAAAA=&#10;">
                        <v:imagedata r:id="rId23" o:title="ANd9GcTIUykkR1mqAMTsjPkkCclMROF5DGu2AZQ4_JwNBegwxVhV0qb_vg"/>
                        <v:path arrowok="t"/>
                      </v:shape>
                      <v:shape id="Picture 12" o:spid="_x0000_s1029" type="#_x0000_t75" alt="Screen Clipping" style="position:absolute;left:28857;width:10687;height:9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oe+zDAAAA3AAAAA8AAABkcnMvZG93bnJldi54bWxEj92KwjAUhO8F3yEcwTtNVVCpRinKQhUW&#10;/ANvD83ZtmxzUpKsdt9+syB4OczMN8x625lGPMj52rKCyTgBQVxYXXOp4Hb9GC1B+ICssbFMCn7J&#10;w3bT760x1fbJZ3pcQikihH2KCqoQ2lRKX1Rk0I9tSxy9L+sMhihdKbXDZ4SbRk6TZC4N1hwXKmxp&#10;V1HxffkxCg5Xu8/n90zKW33S588FHp0/KjUcdNkKRKAuvMOvdq4VzJIZ/J+JR0Bu/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eh77MMAAADcAAAADwAAAAAAAAAAAAAAAACf&#10;AgAAZHJzL2Rvd25yZXYueG1sUEsFBgAAAAAEAAQA9wAAAI8DAAAAAA==&#10;">
                        <v:imagedata r:id="rId24" o:title="Screen Clipping" cropleft="3203f"/>
                        <v:path arrowok="t"/>
                      </v:shape>
                      <v:shape id="Picture 6" o:spid="_x0000_s1030" type="#_x0000_t75" style="position:absolute;left:43938;top:475;width:9500;height:8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l10HFAAAA3AAAAA8AAABkcnMvZG93bnJldi54bWxEj91qwkAUhO8LvsNyBO/qxkaKpq4igaJS&#10;qPiD18fsMRuaPRuyq8a3dwuFXg4z8w0zW3S2FjdqfeVYwWiYgCAunK64VHA8fL5OQPiArLF2TAoe&#10;5GEx773MMNPuzju67UMpIoR9hgpMCE0mpS8MWfRD1xBH7+JaiyHKtpS6xXuE21q+Jcm7tFhxXDDY&#10;UG6o+NlfrYLm9LhMz5s0HX+Zbf29uuZTu8qVGvS75QeIQF34D/+111pBmozh90w8AnL+B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pddBxQAAANwAAAAPAAAAAAAAAAAAAAAA&#10;AJ8CAABkcnMvZG93bnJldi54bWxQSwUGAAAAAAQABAD3AAAAkQMAAAAA&#10;">
                        <v:imagedata r:id="rId25" o:title="" cropbottom="4380f"/>
                        <v:path arrowok="t"/>
                      </v:shape>
                    </v:group>
                  </w:pict>
                </mc:Fallback>
              </mc:AlternateContent>
            </w:r>
          </w:p>
        </w:tc>
        <w:tc>
          <w:tcPr>
            <w:tcW w:w="2310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600" w:after="60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8C2BDE" w:rsidRPr="00A86FA1" w:rsidTr="00033C5A">
        <w:tc>
          <w:tcPr>
            <w:tcW w:w="2310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0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8C2BDE" w:rsidRDefault="008C2BDE" w:rsidP="00033C5A">
            <w:pPr>
              <w:spacing w:before="120" w:after="12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66481E" w:rsidRDefault="0066481E" w:rsidP="008B51A3">
      <w:pPr>
        <w:rPr>
          <w:rFonts w:ascii="Comic Sans MS" w:hAnsi="Comic Sans MS"/>
          <w:sz w:val="24"/>
          <w:lang w:val="fr-FR"/>
        </w:rPr>
      </w:pPr>
    </w:p>
    <w:p w:rsidR="0066481E" w:rsidRDefault="0066481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br w:type="page"/>
      </w:r>
    </w:p>
    <w:p w:rsidR="00CA780D" w:rsidRDefault="00CA780D">
      <w:pPr>
        <w:rPr>
          <w:rFonts w:ascii="Comic Sans MS" w:hAnsi="Comic Sans MS"/>
          <w:sz w:val="24"/>
          <w:lang w:val="fr-FR"/>
        </w:rPr>
      </w:pPr>
    </w:p>
    <w:p w:rsidR="00D6324A" w:rsidRDefault="0066481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-463138</wp:posOffset>
                </wp:positionH>
                <wp:positionV relativeFrom="paragraph">
                  <wp:posOffset>-878774</wp:posOffset>
                </wp:positionV>
                <wp:extent cx="6614457" cy="1911177"/>
                <wp:effectExtent l="0" t="0" r="320040" b="0"/>
                <wp:wrapNone/>
                <wp:docPr id="317" name="Group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457" cy="1911177"/>
                          <a:chOff x="0" y="0"/>
                          <a:chExt cx="6614457" cy="1911177"/>
                        </a:xfrm>
                      </wpg:grpSpPr>
                      <wpg:grpSp>
                        <wpg:cNvPr id="306" name="Group 306"/>
                        <wpg:cNvGrpSpPr/>
                        <wpg:grpSpPr>
                          <a:xfrm>
                            <a:off x="0" y="1140031"/>
                            <a:ext cx="5272405" cy="771146"/>
                            <a:chOff x="-581917" y="-23766"/>
                            <a:chExt cx="5272644" cy="771623"/>
                          </a:xfrm>
                        </wpg:grpSpPr>
                        <wps:wsp>
                          <wps:cNvPr id="308" name="Text Box 308"/>
                          <wps:cNvSpPr txBox="1"/>
                          <wps:spPr>
                            <a:xfrm>
                              <a:off x="-581917" y="106878"/>
                              <a:ext cx="5272644" cy="6409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EE2ABF" w:rsidRPr="001019AC" w:rsidRDefault="00EE2ABF" w:rsidP="00D6324A">
                                <w:pPr>
                                  <w:tabs>
                                    <w:tab w:val="left" w:pos="916"/>
                                    <w:tab w:val="left" w:pos="1832"/>
                                    <w:tab w:val="left" w:pos="2748"/>
                                    <w:tab w:val="left" w:pos="3664"/>
                                    <w:tab w:val="left" w:pos="4580"/>
                                    <w:tab w:val="left" w:pos="5496"/>
                                    <w:tab w:val="left" w:pos="6412"/>
                                    <w:tab w:val="left" w:pos="7328"/>
                                    <w:tab w:val="left" w:pos="8244"/>
                                    <w:tab w:val="left" w:pos="9160"/>
                                    <w:tab w:val="left" w:pos="10076"/>
                                    <w:tab w:val="left" w:pos="10992"/>
                                    <w:tab w:val="left" w:pos="11908"/>
                                    <w:tab w:val="left" w:pos="12824"/>
                                    <w:tab w:val="left" w:pos="13740"/>
                                    <w:tab w:val="left" w:pos="14656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Courier New" w:eastAsia="Times New Roman" w:hAnsi="Courier New" w:cs="Courier New"/>
                                    <w:b/>
                                    <w:caps/>
                                    <w:sz w:val="52"/>
                                    <w:szCs w:val="72"/>
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<w14:textOutline w14:w="9004" w14:cap="flat" w14:cmpd="sng" w14:algn="ctr">
                                      <w14:solidFill>
                                        <w14:schemeClr w14:val="accent4">
                                          <w14:shade w14:val="50000"/>
                                          <w14:satMod w14:val="12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gradFill>
                                        <w14:gsLst>
                                          <w14:gs w14:pos="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  <w14:gs w14:pos="43000">
                                            <w14:schemeClr w14:val="accent4">
                                              <w14:satMod w14:val="255000"/>
                                            </w14:schemeClr>
                                          </w14:gs>
                                          <w14:gs w14:pos="48000">
                                            <w14:schemeClr w14:val="accent4">
                                              <w14:shade w14:val="85000"/>
                                              <w14:satMod w14:val="255000"/>
                                            </w14:schemeClr>
                                          </w14:gs>
                                          <w14:gs w14:pos="10000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</w:pPr>
                                <w:r>
                                  <w:rPr>
                                    <w:rFonts w:ascii="Courier New" w:eastAsia="Times New Roman" w:hAnsi="Courier New" w:cs="Courier New"/>
                                    <w:b/>
                                    <w:caps/>
                                    <w:sz w:val="52"/>
                                    <w:szCs w:val="72"/>
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<w14:textOutline w14:w="9004" w14:cap="flat" w14:cmpd="sng" w14:algn="ctr">
                                      <w14:solidFill>
                                        <w14:schemeClr w14:val="accent4">
                                          <w14:shade w14:val="50000"/>
                                          <w14:satMod w14:val="12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gradFill>
                                        <w14:gsLst>
                                          <w14:gs w14:pos="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  <w14:gs w14:pos="43000">
                                            <w14:schemeClr w14:val="accent4">
                                              <w14:satMod w14:val="255000"/>
                                            </w14:schemeClr>
                                          </w14:gs>
                                          <w14:gs w14:pos="48000">
                                            <w14:schemeClr w14:val="accent4">
                                              <w14:shade w14:val="85000"/>
                                              <w14:satMod w14:val="255000"/>
                                            </w14:schemeClr>
                                          </w14:gs>
                                          <w14:gs w14:pos="10000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  <w:t>Listening 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9" name="rg_hi" descr="http://t2.gstatic.com/images?q=tbn:ANd9GcSRtH1JxDlYqzElmT8RMVGgSFu1zOcIyZpOu4q6JQ8rAIkLVWhCVw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0652" y="-23766"/>
                              <a:ext cx="831272" cy="6531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313" name="Group 313"/>
                        <wpg:cNvGrpSpPr/>
                        <wpg:grpSpPr>
                          <a:xfrm>
                            <a:off x="3360717" y="0"/>
                            <a:ext cx="3253740" cy="1495425"/>
                            <a:chOff x="0" y="0"/>
                            <a:chExt cx="3253740" cy="1495425"/>
                          </a:xfrm>
                        </wpg:grpSpPr>
                        <wps:wsp>
                          <wps:cNvPr id="311" name="Cloud Callout 311"/>
                          <wps:cNvSpPr/>
                          <wps:spPr>
                            <a:xfrm>
                              <a:off x="0" y="0"/>
                              <a:ext cx="3253740" cy="1495425"/>
                            </a:xfrm>
                            <a:prstGeom prst="cloudCallout">
                              <a:avLst>
                                <a:gd name="adj1" fmla="val 57988"/>
                                <a:gd name="adj2" fmla="val 63597"/>
                              </a:avLst>
                            </a:prstGeom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E2ABF" w:rsidRPr="0066481E" w:rsidRDefault="00EE2ABF" w:rsidP="0066481E">
                                <w:pPr>
                                  <w:spacing w:before="480" w:after="0" w:line="240" w:lineRule="auto"/>
                                  <w:jc w:val="center"/>
                                  <w:rPr>
                                    <w:sz w:val="24"/>
                                    <w:lang w:val="fr-FR"/>
                                  </w:rPr>
                                </w:pPr>
                                <w:r w:rsidRPr="0066481E">
                                  <w:rPr>
                                    <w:sz w:val="24"/>
                                    <w:lang w:val="fr-FR"/>
                                  </w:rPr>
                                  <w:t>N’hésite pas à demander de réécouter l’enregistrement si tu n’as pas tout compris!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12" name="rg_hi" descr="http://t2.gstatic.com/images?q=tbn:ANd9GcRziJywcKwZSZKI8dZ215wzAErYGmP1WulapohdKRrUH05MHb54Fw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72541" y="166255"/>
                              <a:ext cx="439387" cy="4393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317" o:spid="_x0000_s1081" style="position:absolute;margin-left:-36.45pt;margin-top:-69.2pt;width:520.8pt;height:150.5pt;z-index:251708416" coordsize="66144,191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">
                <v:group id="Group 306" o:spid="_x0000_s1082" style="position:absolute;top:11400;width:52724;height:7711" coordorigin="-5819,-237" coordsize="52726,7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shape id="Text Box 308" o:spid="_x0000_s1083" type="#_x0000_t202" style="position:absolute;left:-5819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J9B8IA&#10;AADc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YqrU1n0hG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4n0HwgAAANwAAAAPAAAAAAAAAAAAAAAAAJgCAABkcnMvZG93&#10;bnJldi54bWxQSwUGAAAAAAQABAD1AAAAhwMAAAAA&#10;" filled="f" stroked="f">
                    <v:textbox>
                      <w:txbxContent>
                        <w:p w:rsidR="00EE2ABF" w:rsidRPr="001019AC" w:rsidRDefault="00EE2ABF" w:rsidP="00D6324A">
                          <w:pPr>
                            <w:tabs>
                              <w:tab w:val="left" w:pos="916"/>
                              <w:tab w:val="left" w:pos="1832"/>
                              <w:tab w:val="left" w:pos="2748"/>
                              <w:tab w:val="left" w:pos="3664"/>
                              <w:tab w:val="left" w:pos="4580"/>
                              <w:tab w:val="left" w:pos="5496"/>
                              <w:tab w:val="left" w:pos="6412"/>
                              <w:tab w:val="left" w:pos="7328"/>
                              <w:tab w:val="left" w:pos="8244"/>
                              <w:tab w:val="left" w:pos="9160"/>
                              <w:tab w:val="left" w:pos="10076"/>
                              <w:tab w:val="left" w:pos="10992"/>
                              <w:tab w:val="left" w:pos="11908"/>
                              <w:tab w:val="left" w:pos="12824"/>
                              <w:tab w:val="left" w:pos="13740"/>
                              <w:tab w:val="left" w:pos="14656"/>
                            </w:tabs>
                            <w:spacing w:after="0" w:line="240" w:lineRule="auto"/>
                            <w:jc w:val="center"/>
                            <w:rPr>
                              <w:rFonts w:ascii="Courier New" w:eastAsia="Times New Roman" w:hAnsi="Courier New" w:cs="Courier New"/>
                              <w:b/>
                              <w:caps/>
                              <w:sz w:val="52"/>
                              <w:szCs w:val="72"/>
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<w14:textOutline w14:w="9004" w14:cap="flat" w14:cmpd="sng" w14:algn="ctr">
                                <w14:solidFill>
                                  <w14:schemeClr w14:val="accent4">
                                    <w14:shade w14:val="50000"/>
                                    <w14:satMod w14:val="120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  <w14:gs w14:pos="43000">
                                      <w14:schemeClr w14:val="accent4">
                                        <w14:satMod w14:val="255000"/>
                                      </w14:schemeClr>
                                    </w14:gs>
                                    <w14:gs w14:pos="48000">
                                      <w14:schemeClr w14:val="accent4">
                                        <w14:shade w14:val="85000"/>
                                        <w14:satMod w14:val="255000"/>
                                      </w14:schemeClr>
                                    </w14:gs>
                                    <w14:gs w14:pos="10000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>
                            <w:rPr>
                              <w:rFonts w:ascii="Courier New" w:eastAsia="Times New Roman" w:hAnsi="Courier New" w:cs="Courier New"/>
                              <w:b/>
                              <w:caps/>
                              <w:sz w:val="52"/>
                              <w:szCs w:val="72"/>
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<w14:textOutline w14:w="9004" w14:cap="flat" w14:cmpd="sng" w14:algn="ctr">
                                <w14:solidFill>
                                  <w14:schemeClr w14:val="accent4">
                                    <w14:shade w14:val="50000"/>
                                    <w14:satMod w14:val="120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  <w14:gs w14:pos="43000">
                                      <w14:schemeClr w14:val="accent4">
                                        <w14:satMod w14:val="255000"/>
                                      </w14:schemeClr>
                                    </w14:gs>
                                    <w14:gs w14:pos="48000">
                                      <w14:schemeClr w14:val="accent4">
                                        <w14:shade w14:val="85000"/>
                                        <w14:satMod w14:val="255000"/>
                                      </w14:schemeClr>
                                    </w14:gs>
                                    <w14:gs w14:pos="10000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Listening 2</w:t>
                          </w:r>
                        </w:p>
                      </w:txbxContent>
                    </v:textbox>
                  </v:shape>
                  <v:shape id="rg_hi" o:spid="_x0000_s1084" type="#_x0000_t75" alt="http://t2.gstatic.com/images?q=tbn:ANd9GcSRtH1JxDlYqzElmT8RMVGgSFu1zOcIyZpOu4q6JQ8rAIkLVWhCVw" style="position:absolute;left:-1306;top:-237;width:8312;height:65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pGBCHFAAAA3AAAAA8AAABkcnMvZG93bnJldi54bWxEj0FrwkAUhO8F/8PyCr3V3aagTXQVUQql&#10;B2tT6fmRfSbB7NuY3Zr4792C4HGYmW+Y+XKwjThT52vHGl7GCgRx4UzNpYb9z/vzGwgfkA02jknD&#10;hTwsF6OHOWbG9fxN5zyUIkLYZ6ihCqHNpPRFRRb92LXE0Tu4zmKIsiul6bCPcNvIRKmJtFhzXKiw&#10;pXVFxTH/sxqaLX/ag9r1p2T/O002uzxdf+VaPz0OqxmIQEO4h2/tD6PhVaXwfyYeAbm4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RgQhxQAAANwAAAAPAAAAAAAAAAAAAAAA&#10;AJ8CAABkcnMvZG93bnJldi54bWxQSwUGAAAAAAQABAD3AAAAkQMAAAAA&#10;">
                    <v:imagedata r:id="rId21" o:title="ANd9GcSRtH1JxDlYqzElmT8RMVGgSFu1zOcIyZpOu4q6JQ8rAIkLVWhCVw"/>
                    <v:path arrowok="t"/>
                  </v:shape>
                </v:group>
                <v:group id="Group 313" o:spid="_x0000_s1085" style="position:absolute;left:33607;width:32537;height:14954" coordsize="32537,149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    <v:formulas>
                      <v:f eqn="sum #0 0 10800"/>
                      <v:f eqn="sum #1 0 10800"/>
                      <v:f eqn="cosatan2 10800 @0 @1"/>
                      <v:f eqn="sinatan2 10800 @0 @1"/>
                      <v:f eqn="sum @2 10800 0"/>
                      <v:f eqn="sum @3 10800 0"/>
                      <v:f eqn="sum @4 0 #0"/>
                      <v:f eqn="sum @5 0 #1"/>
                      <v:f eqn="mod @6 @7 0"/>
                      <v:f eqn="prod 600 11 1"/>
                      <v:f eqn="sum @8 0 @9"/>
                      <v:f eqn="prod @10 1 3"/>
                      <v:f eqn="prod 600 3 1"/>
                      <v:f eqn="sum @11 @12 0"/>
                      <v:f eqn="prod @13 @6 @8"/>
                      <v:f eqn="prod @13 @7 @8"/>
                      <v:f eqn="sum @14 #0 0"/>
                      <v:f eqn="sum @15 #1 0"/>
                      <v:f eqn="prod 600 8 1"/>
                      <v:f eqn="prod @11 2 1"/>
                      <v:f eqn="sum @18 @19 0"/>
                      <v:f eqn="prod @20 @6 @8"/>
                      <v:f eqn="prod @20 @7 @8"/>
                      <v:f eqn="sum @21 #0 0"/>
                      <v:f eqn="sum @22 #1 0"/>
                      <v:f eqn="prod 600 2 1"/>
                      <v:f eqn="sum #0 600 0"/>
                      <v:f eqn="sum #0 0 600"/>
                      <v:f eqn="sum #1 600 0"/>
                      <v:f eqn="sum #1 0 600"/>
                      <v:f eqn="sum @16 @25 0"/>
                      <v:f eqn="sum @16 0 @25"/>
                      <v:f eqn="sum @17 @25 0"/>
                      <v:f eqn="sum @17 0 @25"/>
                      <v:f eqn="sum @23 @12 0"/>
                      <v:f eqn="sum @23 0 @12"/>
                      <v:f eqn="sum @24 @12 0"/>
                      <v:f eqn="sum @24 0 @12"/>
                      <v:f eqn="val #0"/>
                      <v:f eqn="val #1"/>
                    </v:formulas>
                    <v:path o:extrusionok="f" o:connecttype="custom" o:connectlocs="67,10800;10800,21577;21582,10800;10800,1235;@38,@39" textboxrect="2977,3262,17087,17337"/>
                    <v:handles>
                      <v:h position="#0,#1"/>
                    </v:handles>
                    <o:complex v:ext="view"/>
                  </v:shapetype>
                  <v:shape id="Cloud Callout 311" o:spid="_x0000_s1086" type="#_x0000_t106" style="position:absolute;width:32537;height:149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54esYA&#10;AADcAAAADwAAAGRycy9kb3ducmV2LnhtbESPQWvCQBSE7wX/w/KE3nSTVmKMriKlgvRSjBV6fGSf&#10;Sdrs25DdJvHfdwtCj8PMfMNsdqNpRE+dqy0riOcRCOLC6ppLBR/nwywF4TyyxsYyKbiRg9128rDB&#10;TNuBT9TnvhQBwi5DBZX3bSalKyoy6Oa2JQ7e1XYGfZBdKXWHQ4CbRj5FUSIN1hwWKmzppaLiO/8x&#10;CpKvZblK/evh7Xp8v6SX+HOfJwulHqfjfg3C0+j/w/f2USt4jmP4OxOO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54esYAAADcAAAADwAAAAAAAAAAAAAAAACYAgAAZHJz&#10;L2Rvd25yZXYueG1sUEsFBgAAAAAEAAQA9QAAAIsDAAAAAA==&#10;" adj="23325,24537" fillcolor="white [3201]" strokecolor="#8064a2 [3207]" strokeweight="2pt">
                    <v:textbox>
                      <w:txbxContent>
                        <w:p w:rsidR="00EE2ABF" w:rsidRPr="0066481E" w:rsidRDefault="00EE2ABF" w:rsidP="0066481E">
                          <w:pPr>
                            <w:spacing w:before="480" w:after="0" w:line="240" w:lineRule="auto"/>
                            <w:jc w:val="center"/>
                            <w:rPr>
                              <w:sz w:val="24"/>
                              <w:lang w:val="fr-FR"/>
                            </w:rPr>
                          </w:pPr>
                          <w:r w:rsidRPr="0066481E">
                            <w:rPr>
                              <w:sz w:val="24"/>
                              <w:lang w:val="fr-FR"/>
                            </w:rPr>
                            <w:t>N’hésite pas à demander de réécouter l’enregistrement si tu n’as pas tout compris!</w:t>
                          </w:r>
                        </w:p>
                      </w:txbxContent>
                    </v:textbox>
                  </v:shape>
                  <v:shape id="rg_hi" o:spid="_x0000_s1087" type="#_x0000_t75" alt="http://t2.gstatic.com/images?q=tbn:ANd9GcRziJywcKwZSZKI8dZ215wzAErYGmP1WulapohdKRrUH05MHb54Fw" style="position:absolute;left:14725;top:1662;width:4394;height:4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qTvTFAAAA3AAAAA8AAABkcnMvZG93bnJldi54bWxEj0FrwkAUhO+C/2F5Qm+6a4TSRlcpgqh4&#10;sVoUb4/sMwnNvg3ZbRL/fbdQ8DjMzDfMYtXbSrTU+NKxhulEgSDOnCk51/B13ozfQPiAbLByTBoe&#10;5GG1HA4WmBrX8Se1p5CLCGGfooYihDqV0mcFWfQTVxNH7+4aiyHKJpemwS7CbSUTpV6lxZLjQoE1&#10;rQvKvk8/VsMlSw5qv6luh+64ba/lcfaudletX0b9xxxEoD48w//tndEwmybwdyYeAbn8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6k70xQAAANwAAAAPAAAAAAAAAAAAAAAA&#10;AJ8CAABkcnMvZG93bnJldi54bWxQSwUGAAAAAAQABAD3AAAAkQMAAAAA&#10;">
                    <v:imagedata r:id="rId27" o:title="ANd9GcRziJywcKwZSZKI8dZ215wzAErYGmP1WulapohdKRrUH05MHb54Fw"/>
                    <v:path arrowok="t"/>
                  </v:shape>
                </v:group>
              </v:group>
            </w:pict>
          </mc:Fallback>
        </mc:AlternateContent>
      </w:r>
    </w:p>
    <w:p w:rsidR="0066481E" w:rsidRDefault="0066481E">
      <w:pPr>
        <w:rPr>
          <w:rFonts w:ascii="Comic Sans MS" w:hAnsi="Comic Sans MS"/>
          <w:sz w:val="24"/>
          <w:lang w:val="fr-FR"/>
        </w:rPr>
      </w:pPr>
    </w:p>
    <w:p w:rsidR="0066481E" w:rsidRDefault="0066481E">
      <w:pPr>
        <w:rPr>
          <w:rFonts w:ascii="Comic Sans MS" w:hAnsi="Comic Sans MS"/>
          <w:sz w:val="24"/>
          <w:lang w:val="fr-FR"/>
        </w:rPr>
      </w:pPr>
    </w:p>
    <w:p w:rsidR="0066481E" w:rsidRDefault="0066481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Ecoute l’enregistrement et remplis la grille 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66481E" w:rsidTr="0066481E">
        <w:tc>
          <w:tcPr>
            <w:tcW w:w="2310" w:type="dxa"/>
          </w:tcPr>
          <w:p w:rsidR="0066481E" w:rsidRDefault="0066481E" w:rsidP="0066481E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 w:rsidRPr="0066481E">
              <w:rPr>
                <w:rFonts w:ascii="Comic Sans MS" w:hAnsi="Comic Sans MS"/>
                <w:noProof/>
                <w:sz w:val="24"/>
                <w:lang w:val="fr-FR"/>
              </w:rPr>
              <w:t xml:space="preserve"> </w:t>
            </w:r>
          </w:p>
        </w:tc>
        <w:tc>
          <w:tcPr>
            <w:tcW w:w="2310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4B9F2DEB" wp14:editId="34B17CFB">
                  <wp:simplePos x="0" y="0"/>
                  <wp:positionH relativeFrom="column">
                    <wp:posOffset>788670</wp:posOffset>
                  </wp:positionH>
                  <wp:positionV relativeFrom="paragraph">
                    <wp:posOffset>60325</wp:posOffset>
                  </wp:positionV>
                  <wp:extent cx="474980" cy="429895"/>
                  <wp:effectExtent l="0" t="0" r="1270" b="8255"/>
                  <wp:wrapNone/>
                  <wp:docPr id="316" name="rg_hi" descr="http://t0.gstatic.com/images?q=tbn:ANd9GcRrZaQxl0GgAeiRyjqp-bEwxnxrgLsz206YXREsBWix-adrCzV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0.gstatic.com/images?q=tbn:ANd9GcRrZaQxl0GgAeiRyjqp-bEwxnxrgLsz206YXREsBWix-adrCzV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2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Activity</w:t>
            </w:r>
            <w:r>
              <w:rPr>
                <w:noProof/>
              </w:rPr>
              <w:t xml:space="preserve"> </w:t>
            </w: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18147ADC" wp14:editId="64B9FCF2">
                  <wp:simplePos x="0" y="0"/>
                  <wp:positionH relativeFrom="column">
                    <wp:posOffset>723265</wp:posOffset>
                  </wp:positionH>
                  <wp:positionV relativeFrom="paragraph">
                    <wp:posOffset>1270</wp:posOffset>
                  </wp:positionV>
                  <wp:extent cx="443230" cy="498475"/>
                  <wp:effectExtent l="0" t="0" r="0" b="0"/>
                  <wp:wrapNone/>
                  <wp:docPr id="314" name="rg_hi" descr="http://t1.gstatic.com/images?q=tbn:ANd9GcTsCQfVX8ddKhE-5JzxY6DNxqnLzUMGbpcAynm4LXiKqhjYqI-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1.gstatic.com/images?q=tbn:ANd9GcTsCQfVX8ddKhE-5JzxY6DNxqnLzUMGbpcAynm4LXiKqhjYqI-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30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   Day</w:t>
            </w:r>
            <w:r>
              <w:rPr>
                <w:noProof/>
              </w:rPr>
              <w:t xml:space="preserve"> </w:t>
            </w: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10464" behindDoc="0" locked="0" layoutInCell="1" allowOverlap="1" wp14:anchorId="4E29C480" wp14:editId="3364549E">
                  <wp:simplePos x="0" y="0"/>
                  <wp:positionH relativeFrom="column">
                    <wp:posOffset>728345</wp:posOffset>
                  </wp:positionH>
                  <wp:positionV relativeFrom="paragraph">
                    <wp:posOffset>1270</wp:posOffset>
                  </wp:positionV>
                  <wp:extent cx="520065" cy="486410"/>
                  <wp:effectExtent l="0" t="0" r="0" b="8890"/>
                  <wp:wrapNone/>
                  <wp:docPr id="315" name="rg_hi" descr="http://t1.gstatic.com/images?q=tbn:ANd9GcStIhaAkRsCdp8y_zqVC5wfGt6L7WS-TypvUjchvVPRH8iYDZP80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1.gstatic.com/images?q=tbn:ANd9GcStIhaAkRsCdp8y_zqVC5wfGt6L7WS-TypvUjchvVPRH8iYDZP80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" cy="48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 Time</w:t>
            </w:r>
            <w:r>
              <w:rPr>
                <w:noProof/>
              </w:rPr>
              <w:t xml:space="preserve"> </w:t>
            </w:r>
          </w:p>
        </w:tc>
      </w:tr>
      <w:tr w:rsidR="0066481E" w:rsidTr="0066481E">
        <w:tc>
          <w:tcPr>
            <w:tcW w:w="2310" w:type="dxa"/>
          </w:tcPr>
          <w:p w:rsidR="0066481E" w:rsidRDefault="0066481E" w:rsidP="0066481E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Tony</w:t>
            </w:r>
          </w:p>
        </w:tc>
        <w:tc>
          <w:tcPr>
            <w:tcW w:w="2310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66481E">
        <w:tc>
          <w:tcPr>
            <w:tcW w:w="2310" w:type="dxa"/>
          </w:tcPr>
          <w:p w:rsidR="0066481E" w:rsidRDefault="0066481E" w:rsidP="0066481E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Jessica</w:t>
            </w:r>
          </w:p>
        </w:tc>
        <w:tc>
          <w:tcPr>
            <w:tcW w:w="2310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66481E">
        <w:tc>
          <w:tcPr>
            <w:tcW w:w="2310" w:type="dxa"/>
          </w:tcPr>
          <w:p w:rsidR="0066481E" w:rsidRDefault="0066481E" w:rsidP="0066481E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Sarah</w:t>
            </w:r>
          </w:p>
        </w:tc>
        <w:tc>
          <w:tcPr>
            <w:tcW w:w="2310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66481E">
        <w:tc>
          <w:tcPr>
            <w:tcW w:w="2310" w:type="dxa"/>
          </w:tcPr>
          <w:p w:rsidR="0066481E" w:rsidRDefault="0066481E" w:rsidP="0066481E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Steve</w:t>
            </w:r>
          </w:p>
        </w:tc>
        <w:tc>
          <w:tcPr>
            <w:tcW w:w="2310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66481E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66481E" w:rsidRDefault="0066481E">
      <w:pPr>
        <w:rPr>
          <w:rFonts w:ascii="Comic Sans MS" w:hAnsi="Comic Sans MS"/>
          <w:sz w:val="24"/>
          <w:lang w:val="fr-FR"/>
        </w:rPr>
      </w:pPr>
    </w:p>
    <w:p w:rsidR="0066481E" w:rsidRDefault="0066481E">
      <w:pPr>
        <w:rPr>
          <w:rFonts w:ascii="Comic Sans MS" w:hAnsi="Comic Sans MS"/>
          <w:sz w:val="24"/>
          <w:lang w:val="fr-FR"/>
        </w:rPr>
      </w:pPr>
    </w:p>
    <w:p w:rsidR="0066481E" w:rsidRDefault="0066481E">
      <w:pPr>
        <w:rPr>
          <w:rFonts w:ascii="Comic Sans MS" w:hAnsi="Comic Sans MS"/>
          <w:sz w:val="24"/>
          <w:lang w:val="fr-FR"/>
        </w:rPr>
      </w:pPr>
    </w:p>
    <w:p w:rsidR="0066481E" w:rsidRDefault="0066481E" w:rsidP="0066481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180DCCCF" wp14:editId="6476CEC1">
                <wp:simplePos x="0" y="0"/>
                <wp:positionH relativeFrom="column">
                  <wp:posOffset>-463138</wp:posOffset>
                </wp:positionH>
                <wp:positionV relativeFrom="paragraph">
                  <wp:posOffset>-878774</wp:posOffset>
                </wp:positionV>
                <wp:extent cx="6614457" cy="1911177"/>
                <wp:effectExtent l="0" t="0" r="320040" b="0"/>
                <wp:wrapNone/>
                <wp:docPr id="318" name="Group 3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4457" cy="1911177"/>
                          <a:chOff x="0" y="0"/>
                          <a:chExt cx="6614457" cy="1911177"/>
                        </a:xfrm>
                      </wpg:grpSpPr>
                      <wpg:grpSp>
                        <wpg:cNvPr id="319" name="Group 319"/>
                        <wpg:cNvGrpSpPr/>
                        <wpg:grpSpPr>
                          <a:xfrm>
                            <a:off x="0" y="1140031"/>
                            <a:ext cx="5272405" cy="771146"/>
                            <a:chOff x="-581917" y="-23766"/>
                            <a:chExt cx="5272644" cy="771623"/>
                          </a:xfrm>
                        </wpg:grpSpPr>
                        <wps:wsp>
                          <wps:cNvPr id="3072" name="Text Box 3072"/>
                          <wps:cNvSpPr txBox="1"/>
                          <wps:spPr>
                            <a:xfrm>
                              <a:off x="-581917" y="106878"/>
                              <a:ext cx="5272644" cy="64097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</wps:spPr>
                          <wps:txbx>
                            <w:txbxContent>
                              <w:p w:rsidR="00EE2ABF" w:rsidRPr="001019AC" w:rsidRDefault="00EE2ABF" w:rsidP="0066481E">
                                <w:pPr>
                                  <w:tabs>
                                    <w:tab w:val="left" w:pos="916"/>
                                    <w:tab w:val="left" w:pos="1832"/>
                                    <w:tab w:val="left" w:pos="2748"/>
                                    <w:tab w:val="left" w:pos="3664"/>
                                    <w:tab w:val="left" w:pos="4580"/>
                                    <w:tab w:val="left" w:pos="5496"/>
                                    <w:tab w:val="left" w:pos="6412"/>
                                    <w:tab w:val="left" w:pos="7328"/>
                                    <w:tab w:val="left" w:pos="8244"/>
                                    <w:tab w:val="left" w:pos="9160"/>
                                    <w:tab w:val="left" w:pos="10076"/>
                                    <w:tab w:val="left" w:pos="10992"/>
                                    <w:tab w:val="left" w:pos="11908"/>
                                    <w:tab w:val="left" w:pos="12824"/>
                                    <w:tab w:val="left" w:pos="13740"/>
                                    <w:tab w:val="left" w:pos="14656"/>
                                  </w:tabs>
                                  <w:spacing w:after="0" w:line="240" w:lineRule="auto"/>
                                  <w:jc w:val="center"/>
                                  <w:rPr>
                                    <w:rFonts w:ascii="Courier New" w:eastAsia="Times New Roman" w:hAnsi="Courier New" w:cs="Courier New"/>
                                    <w:b/>
                                    <w:caps/>
                                    <w:sz w:val="52"/>
                                    <w:szCs w:val="72"/>
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<w14:textOutline w14:w="9004" w14:cap="flat" w14:cmpd="sng" w14:algn="ctr">
                                      <w14:solidFill>
                                        <w14:schemeClr w14:val="accent4">
                                          <w14:shade w14:val="50000"/>
                                          <w14:satMod w14:val="12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gradFill>
                                        <w14:gsLst>
                                          <w14:gs w14:pos="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  <w14:gs w14:pos="43000">
                                            <w14:schemeClr w14:val="accent4">
                                              <w14:satMod w14:val="255000"/>
                                            </w14:schemeClr>
                                          </w14:gs>
                                          <w14:gs w14:pos="48000">
                                            <w14:schemeClr w14:val="accent4">
                                              <w14:shade w14:val="85000"/>
                                              <w14:satMod w14:val="255000"/>
                                            </w14:schemeClr>
                                          </w14:gs>
                                          <w14:gs w14:pos="10000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</w:pPr>
                                <w:r>
                                  <w:rPr>
                                    <w:rFonts w:ascii="Courier New" w:eastAsia="Times New Roman" w:hAnsi="Courier New" w:cs="Courier New"/>
                                    <w:b/>
                                    <w:caps/>
                                    <w:sz w:val="52"/>
                                    <w:szCs w:val="72"/>
  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  <w14:textOutline w14:w="9004" w14:cap="flat" w14:cmpd="sng" w14:algn="ctr">
                                      <w14:solidFill>
                                        <w14:schemeClr w14:val="accent4">
                                          <w14:shade w14:val="50000"/>
                                          <w14:satMod w14:val="120000"/>
                                        </w14:schemeClr>
                                      </w14:solidFill>
                                      <w14:prstDash w14:val="solid"/>
                                      <w14:round/>
                                    </w14:textOutline>
                                    <w14:textFill>
                                      <w14:gradFill>
                                        <w14:gsLst>
                                          <w14:gs w14:pos="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  <w14:gs w14:pos="43000">
                                            <w14:schemeClr w14:val="accent4">
                                              <w14:satMod w14:val="255000"/>
                                            </w14:schemeClr>
                                          </w14:gs>
                                          <w14:gs w14:pos="48000">
                                            <w14:schemeClr w14:val="accent4">
                                              <w14:shade w14:val="85000"/>
                                              <w14:satMod w14:val="255000"/>
                                            </w14:schemeClr>
                                          </w14:gs>
                                          <w14:gs w14:pos="100000">
                                            <w14:schemeClr w14:val="accent4">
                                              <w14:shade w14:val="20000"/>
                                              <w14:satMod w14:val="245000"/>
                                            </w14:schemeClr>
                                          </w14:gs>
                                        </w14:gsLst>
                                        <w14:lin w14:ang="5400000" w14:scaled="0"/>
                                      </w14:gradFill>
                                    </w14:textFill>
                                  </w:rPr>
                                  <w:t>Listening 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73" name="rg_hi" descr="http://t2.gstatic.com/images?q=tbn:ANd9GcSRtH1JxDlYqzElmT8RMVGgSFu1zOcIyZpOu4q6JQ8rAIkLVWhCVw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30652" y="-23766"/>
                              <a:ext cx="831272" cy="6531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3075" name="Group 3075"/>
                        <wpg:cNvGrpSpPr/>
                        <wpg:grpSpPr>
                          <a:xfrm>
                            <a:off x="3360717" y="0"/>
                            <a:ext cx="3253740" cy="1495425"/>
                            <a:chOff x="0" y="0"/>
                            <a:chExt cx="3253740" cy="1495425"/>
                          </a:xfrm>
                        </wpg:grpSpPr>
                        <wps:wsp>
                          <wps:cNvPr id="3077" name="Cloud Callout 3077"/>
                          <wps:cNvSpPr/>
                          <wps:spPr>
                            <a:xfrm>
                              <a:off x="0" y="0"/>
                              <a:ext cx="3253740" cy="1495425"/>
                            </a:xfrm>
                            <a:prstGeom prst="cloudCallout">
                              <a:avLst>
                                <a:gd name="adj1" fmla="val 57988"/>
                                <a:gd name="adj2" fmla="val 63597"/>
                              </a:avLst>
                            </a:prstGeom>
                          </wps:spPr>
                          <wps:style>
                            <a:lnRef idx="2">
                              <a:schemeClr val="accent4"/>
                            </a:lnRef>
                            <a:fillRef idx="1">
                              <a:schemeClr val="lt1"/>
                            </a:fillRef>
                            <a:effectRef idx="0">
                              <a:schemeClr val="accent4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EE2ABF" w:rsidRPr="0066481E" w:rsidRDefault="00EE2ABF" w:rsidP="0066481E">
                                <w:pPr>
                                  <w:spacing w:before="480" w:after="0" w:line="240" w:lineRule="auto"/>
                                  <w:jc w:val="center"/>
                                  <w:rPr>
                                    <w:sz w:val="24"/>
                                    <w:lang w:val="fr-FR"/>
                                  </w:rPr>
                                </w:pPr>
                                <w:r w:rsidRPr="0066481E">
                                  <w:rPr>
                                    <w:sz w:val="24"/>
                                    <w:lang w:val="fr-FR"/>
                                  </w:rPr>
                                  <w:t>N’hésite pas à demander de réécouter l’enregistrement si tu n’as pas tout compris!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78" name="rg_hi" descr="http://t2.gstatic.com/images?q=tbn:ANd9GcRziJywcKwZSZKI8dZ215wzAErYGmP1WulapohdKRrUH05MHb54Fw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72541" y="166255"/>
                              <a:ext cx="439387" cy="4393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318" o:spid="_x0000_s1088" style="position:absolute;margin-left:-36.45pt;margin-top:-69.2pt;width:520.8pt;height:150.5pt;z-index:251713536" coordsize="66144,1911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">
                <v:group id="Group 319" o:spid="_x0000_s1089" style="position:absolute;top:11400;width:52724;height:7711" coordorigin="-5819,-237" coordsize="52726,77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Text Box 3072" o:spid="_x0000_s1090" type="#_x0000_t202" style="position:absolute;left:-5819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CpEsUA&#10;AADdAAAADwAAAGRycy9kb3ducmV2LnhtbESPT2sCMRTE7wW/Q3iF3jSptWq3RhFF8GSp/8DbY/Pc&#10;Xdy8LJvort/eFIQeh5n5DTOZtbYUN6p94VjDe0+BIE6dKTjTsN+tumMQPiAbLB2Thjt5mE07LxNM&#10;jGv4l27bkIkIYZ+ghjyEKpHSpzlZ9D1XEUfv7GqLIco6k6bGJsJtKftKDaXFguNCjhUtckov26vV&#10;cNicT8eB+smW9rNqXKsk2y+p9dtrO/8GEagN/+Fne200fKhRH/7exCc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AKkSxQAAAN0AAAAPAAAAAAAAAAAAAAAAAJgCAABkcnMv&#10;ZG93bnJldi54bWxQSwUGAAAAAAQABAD1AAAAigMAAAAA&#10;" filled="f" stroked="f">
                    <v:textbox>
                      <w:txbxContent>
                        <w:p w:rsidR="00EE2ABF" w:rsidRPr="001019AC" w:rsidRDefault="00EE2ABF" w:rsidP="0066481E">
                          <w:pPr>
                            <w:tabs>
                              <w:tab w:val="left" w:pos="916"/>
                              <w:tab w:val="left" w:pos="1832"/>
                              <w:tab w:val="left" w:pos="2748"/>
                              <w:tab w:val="left" w:pos="3664"/>
                              <w:tab w:val="left" w:pos="4580"/>
                              <w:tab w:val="left" w:pos="5496"/>
                              <w:tab w:val="left" w:pos="6412"/>
                              <w:tab w:val="left" w:pos="7328"/>
                              <w:tab w:val="left" w:pos="8244"/>
                              <w:tab w:val="left" w:pos="9160"/>
                              <w:tab w:val="left" w:pos="10076"/>
                              <w:tab w:val="left" w:pos="10992"/>
                              <w:tab w:val="left" w:pos="11908"/>
                              <w:tab w:val="left" w:pos="12824"/>
                              <w:tab w:val="left" w:pos="13740"/>
                              <w:tab w:val="left" w:pos="14656"/>
                            </w:tabs>
                            <w:spacing w:after="0" w:line="240" w:lineRule="auto"/>
                            <w:jc w:val="center"/>
                            <w:rPr>
                              <w:rFonts w:ascii="Courier New" w:eastAsia="Times New Roman" w:hAnsi="Courier New" w:cs="Courier New"/>
                              <w:b/>
                              <w:caps/>
                              <w:sz w:val="52"/>
                              <w:szCs w:val="72"/>
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<w14:textOutline w14:w="9004" w14:cap="flat" w14:cmpd="sng" w14:algn="ctr">
                                <w14:solidFill>
                                  <w14:schemeClr w14:val="accent4">
                                    <w14:shade w14:val="50000"/>
                                    <w14:satMod w14:val="120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  <w14:gs w14:pos="43000">
                                      <w14:schemeClr w14:val="accent4">
                                        <w14:satMod w14:val="255000"/>
                                      </w14:schemeClr>
                                    </w14:gs>
                                    <w14:gs w14:pos="48000">
                                      <w14:schemeClr w14:val="accent4">
                                        <w14:shade w14:val="85000"/>
                                        <w14:satMod w14:val="255000"/>
                                      </w14:schemeClr>
                                    </w14:gs>
                                    <w14:gs w14:pos="10000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</w:pPr>
                          <w:r>
                            <w:rPr>
                              <w:rFonts w:ascii="Courier New" w:eastAsia="Times New Roman" w:hAnsi="Courier New" w:cs="Courier New"/>
                              <w:b/>
                              <w:caps/>
                              <w:sz w:val="52"/>
                              <w:szCs w:val="72"/>
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<w14:textOutline w14:w="9004" w14:cap="flat" w14:cmpd="sng" w14:algn="ctr">
                                <w14:solidFill>
                                  <w14:schemeClr w14:val="accent4">
                                    <w14:shade w14:val="50000"/>
                                    <w14:satMod w14:val="120000"/>
                                  </w14:schemeClr>
                                </w14:solidFill>
                                <w14:prstDash w14:val="solid"/>
                                <w14:round/>
                              </w14:textOutline>
                              <w14:textFill>
                                <w14:gradFill>
                                  <w14:gsLst>
                                    <w14:gs w14:pos="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  <w14:gs w14:pos="43000">
                                      <w14:schemeClr w14:val="accent4">
                                        <w14:satMod w14:val="255000"/>
                                      </w14:schemeClr>
                                    </w14:gs>
                                    <w14:gs w14:pos="48000">
                                      <w14:schemeClr w14:val="accent4">
                                        <w14:shade w14:val="85000"/>
                                        <w14:satMod w14:val="255000"/>
                                      </w14:schemeClr>
                                    </w14:gs>
                                    <w14:gs w14:pos="100000">
                                      <w14:schemeClr w14:val="accent4">
                                        <w14:shade w14:val="20000"/>
                                        <w14:satMod w14:val="245000"/>
                                      </w14:schemeClr>
                                    </w14:gs>
                                  </w14:gsLst>
                                  <w14:lin w14:ang="5400000" w14:scaled="0"/>
                                </w14:gradFill>
                              </w14:textFill>
                            </w:rPr>
                            <w:t>Listening 2</w:t>
                          </w:r>
                        </w:p>
                      </w:txbxContent>
                    </v:textbox>
                  </v:shape>
                  <v:shape id="rg_hi" o:spid="_x0000_s1091" type="#_x0000_t75" alt="http://t2.gstatic.com/images?q=tbn:ANd9GcSRtH1JxDlYqzElmT8RMVGgSFu1zOcIyZpOu4q6JQ8rAIkLVWhCVw" style="position:absolute;left:-1306;top:-237;width:8312;height:65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urt+/GAAAA3QAAAA8AAABkcnMvZG93bnJldi54bWxEj0FrwkAUhO+F/oflFXprdhuh2ugqRSmU&#10;HtRG6fmRfSbB7NuY3Zr4711B6HGYmW+Y2WKwjThT52vHGl4TBYK4cKbmUsN+9/kyAeEDssHGMWm4&#10;kIfF/PFhhplxPf/QOQ+liBD2GWqoQmgzKX1RkUWfuJY4egfXWQxRdqU0HfYRbhuZKvUmLdYcFyps&#10;aVlRccz/rIZmzd/2oLb9Kd3/jtPVNn9fbnKtn5+GjymIQEP4D9/bX0bDSI1HcHsTn4CcX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6u378YAAADdAAAADwAAAAAAAAAAAAAA&#10;AACfAgAAZHJzL2Rvd25yZXYueG1sUEsFBgAAAAAEAAQA9wAAAJIDAAAAAA==&#10;">
                    <v:imagedata r:id="rId21" o:title="ANd9GcSRtH1JxDlYqzElmT8RMVGgSFu1zOcIyZpOu4q6JQ8rAIkLVWhCVw"/>
                    <v:path arrowok="t"/>
                  </v:shape>
                </v:group>
                <v:group id="Group 3075" o:spid="_x0000_s1092" style="position:absolute;left:33607;width:32537;height:14954" coordsize="32537,149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o/LscAAADd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xi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lo/LscAAADd&#10;AAAADwAAAAAAAAAAAAAAAACqAgAAZHJzL2Rvd25yZXYueG1sUEsFBgAAAAAEAAQA+gAAAJ4DAAAA&#10;AA==&#10;">
                  <v:shape id="Cloud Callout 3077" o:spid="_x0000_s1093" type="#_x0000_t106" style="position:absolute;width:32537;height:149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NezMYA&#10;AADdAAAADwAAAGRycy9kb3ducmV2LnhtbESPQWvCQBSE74X+h+UVvNWNVZIYXUVEQXopphU8PrLP&#10;JDb7NmRXjf/eLRQ8DjPzDTNf9qYRV+pcbVnBaBiBIC6srrlU8PO9fU9BOI+ssbFMCu7kYLl4fZlj&#10;pu2N93TNfSkChF2GCirv20xKV1Rk0A1tSxy8k+0M+iC7UuoObwFuGvkRRbE0WHNYqLCldUXFb34x&#10;CuJzUk5Tv9l+nnZfh/QwOq7yeKLU4K1fzUB46v0z/N/eaQXjKEng7014AnL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NezMYAAADdAAAADwAAAAAAAAAAAAAAAACYAgAAZHJz&#10;L2Rvd25yZXYueG1sUEsFBgAAAAAEAAQA9QAAAIsDAAAAAA==&#10;" adj="23325,24537" fillcolor="white [3201]" strokecolor="#8064a2 [3207]" strokeweight="2pt">
                    <v:textbox>
                      <w:txbxContent>
                        <w:p w:rsidR="00EE2ABF" w:rsidRPr="0066481E" w:rsidRDefault="00EE2ABF" w:rsidP="0066481E">
                          <w:pPr>
                            <w:spacing w:before="480" w:after="0" w:line="240" w:lineRule="auto"/>
                            <w:jc w:val="center"/>
                            <w:rPr>
                              <w:sz w:val="24"/>
                              <w:lang w:val="fr-FR"/>
                            </w:rPr>
                          </w:pPr>
                          <w:r w:rsidRPr="0066481E">
                            <w:rPr>
                              <w:sz w:val="24"/>
                              <w:lang w:val="fr-FR"/>
                            </w:rPr>
                            <w:t>N’hésite pas à demander de réécouter l’enregistrement si tu n’as pas tout compris!</w:t>
                          </w:r>
                        </w:p>
                      </w:txbxContent>
                    </v:textbox>
                  </v:shape>
                  <v:shape id="rg_hi" o:spid="_x0000_s1094" type="#_x0000_t75" alt="http://t2.gstatic.com/images?q=tbn:ANd9GcRziJywcKwZSZKI8dZ215wzAErYGmP1WulapohdKRrUH05MHb54Fw" style="position:absolute;left:14725;top:1662;width:4394;height:439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27PHDAAAA3QAAAA8AAABkcnMvZG93bnJldi54bWxET8uKwjAU3Q/4D+EKsxsTFRztGEUEGcWN&#10;L0Zmd2nutMXmpjSxrX9vFsIsD+c9X3a2FA3VvnCsYThQIIhTZwrONFzOm48pCB+QDZaOScODPCwX&#10;vbc5Jsa1fKTmFDIRQ9gnqCEPoUqk9GlOFv3AVcSR+3O1xRBhnUlTYxvDbSlHSk2kxYJjQ44VrXNK&#10;b6e71fCTjvZqtyl/9+3hu7kWh/FMba9av/e71ReIQF34F7/cW6NhrD7j3PgmPgG5eA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Tbs8cMAAADdAAAADwAAAAAAAAAAAAAAAACf&#10;AgAAZHJzL2Rvd25yZXYueG1sUEsFBgAAAAAEAAQA9wAAAI8DAAAAAA==&#10;">
                    <v:imagedata r:id="rId27" o:title="ANd9GcRziJywcKwZSZKI8dZ215wzAErYGmP1WulapohdKRrUH05MHb54Fw"/>
                    <v:path arrowok="t"/>
                  </v:shape>
                </v:group>
              </v:group>
            </w:pict>
          </mc:Fallback>
        </mc:AlternateContent>
      </w:r>
    </w:p>
    <w:p w:rsidR="0066481E" w:rsidRDefault="0066481E" w:rsidP="0066481E">
      <w:pPr>
        <w:rPr>
          <w:rFonts w:ascii="Comic Sans MS" w:hAnsi="Comic Sans MS"/>
          <w:sz w:val="24"/>
          <w:lang w:val="fr-FR"/>
        </w:rPr>
      </w:pPr>
    </w:p>
    <w:p w:rsidR="0066481E" w:rsidRDefault="0066481E" w:rsidP="0066481E">
      <w:pPr>
        <w:rPr>
          <w:rFonts w:ascii="Comic Sans MS" w:hAnsi="Comic Sans MS"/>
          <w:sz w:val="24"/>
          <w:lang w:val="fr-FR"/>
        </w:rPr>
      </w:pPr>
    </w:p>
    <w:p w:rsidR="0066481E" w:rsidRDefault="0066481E" w:rsidP="0066481E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Ecoute l’enregistrement et remplis la grille 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310"/>
        <w:gridCol w:w="2310"/>
        <w:gridCol w:w="2311"/>
        <w:gridCol w:w="2311"/>
      </w:tblGrid>
      <w:tr w:rsidR="0066481E" w:rsidTr="00033C5A">
        <w:tc>
          <w:tcPr>
            <w:tcW w:w="2310" w:type="dxa"/>
          </w:tcPr>
          <w:p w:rsidR="0066481E" w:rsidRDefault="0066481E" w:rsidP="00033C5A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 w:rsidRPr="0066481E">
              <w:rPr>
                <w:rFonts w:ascii="Comic Sans MS" w:hAnsi="Comic Sans MS"/>
                <w:noProof/>
                <w:sz w:val="24"/>
                <w:lang w:val="fr-FR"/>
              </w:rPr>
              <w:t xml:space="preserve"> </w:t>
            </w:r>
          </w:p>
        </w:tc>
        <w:tc>
          <w:tcPr>
            <w:tcW w:w="2310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16608" behindDoc="0" locked="0" layoutInCell="1" allowOverlap="1" wp14:anchorId="3CE6ACBD" wp14:editId="787D9457">
                  <wp:simplePos x="0" y="0"/>
                  <wp:positionH relativeFrom="column">
                    <wp:posOffset>788670</wp:posOffset>
                  </wp:positionH>
                  <wp:positionV relativeFrom="paragraph">
                    <wp:posOffset>60325</wp:posOffset>
                  </wp:positionV>
                  <wp:extent cx="474980" cy="429895"/>
                  <wp:effectExtent l="0" t="0" r="1270" b="8255"/>
                  <wp:wrapNone/>
                  <wp:docPr id="3079" name="rg_hi" descr="http://t0.gstatic.com/images?q=tbn:ANd9GcRrZaQxl0GgAeiRyjqp-bEwxnxrgLsz206YXREsBWix-adrCzV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0.gstatic.com/images?q=tbn:ANd9GcRrZaQxl0GgAeiRyjqp-bEwxnxrgLsz206YXREsBWix-adrCzV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4980" cy="4298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</w:t>
            </w:r>
            <w:proofErr w:type="spellStart"/>
            <w:r>
              <w:rPr>
                <w:rFonts w:ascii="Comic Sans MS" w:hAnsi="Comic Sans MS"/>
                <w:sz w:val="24"/>
                <w:lang w:val="fr-FR"/>
              </w:rPr>
              <w:t>Activity</w:t>
            </w:r>
            <w:proofErr w:type="spellEnd"/>
            <w:r>
              <w:rPr>
                <w:noProof/>
              </w:rPr>
              <w:t xml:space="preserve"> </w:t>
            </w: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14560" behindDoc="0" locked="0" layoutInCell="1" allowOverlap="1" wp14:anchorId="04B0CAF7" wp14:editId="0D6714DD">
                  <wp:simplePos x="0" y="0"/>
                  <wp:positionH relativeFrom="column">
                    <wp:posOffset>723265</wp:posOffset>
                  </wp:positionH>
                  <wp:positionV relativeFrom="paragraph">
                    <wp:posOffset>13146</wp:posOffset>
                  </wp:positionV>
                  <wp:extent cx="443230" cy="498475"/>
                  <wp:effectExtent l="0" t="0" r="0" b="0"/>
                  <wp:wrapNone/>
                  <wp:docPr id="3080" name="rg_hi" descr="http://t1.gstatic.com/images?q=tbn:ANd9GcTsCQfVX8ddKhE-5JzxY6DNxqnLzUMGbpcAynm4LXiKqhjYqI-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1.gstatic.com/images?q=tbn:ANd9GcTsCQfVX8ddKhE-5JzxY6DNxqnLzUMGbpcAynm4LXiKqhjYqI-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230" cy="498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   Day</w:t>
            </w:r>
            <w:r>
              <w:rPr>
                <w:noProof/>
              </w:rPr>
              <w:t xml:space="preserve"> </w:t>
            </w: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46981F6D" wp14:editId="54FA7AD4">
                  <wp:simplePos x="0" y="0"/>
                  <wp:positionH relativeFrom="column">
                    <wp:posOffset>728345</wp:posOffset>
                  </wp:positionH>
                  <wp:positionV relativeFrom="paragraph">
                    <wp:posOffset>13145</wp:posOffset>
                  </wp:positionV>
                  <wp:extent cx="520065" cy="486410"/>
                  <wp:effectExtent l="0" t="0" r="0" b="8890"/>
                  <wp:wrapNone/>
                  <wp:docPr id="3081" name="rg_hi" descr="http://t1.gstatic.com/images?q=tbn:ANd9GcStIhaAkRsCdp8y_zqVC5wfGt6L7WS-TypvUjchvVPRH8iYDZP80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g_hi" descr="http://t1.gstatic.com/images?q=tbn:ANd9GcStIhaAkRsCdp8y_zqVC5wfGt6L7WS-TypvUjchvVPRH8iYDZP80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65" cy="486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Comic Sans MS" w:hAnsi="Comic Sans MS"/>
                <w:sz w:val="24"/>
                <w:lang w:val="fr-FR"/>
              </w:rPr>
              <w:t xml:space="preserve">   Time</w:t>
            </w:r>
            <w:r>
              <w:rPr>
                <w:noProof/>
              </w:rPr>
              <w:t xml:space="preserve"> </w:t>
            </w:r>
          </w:p>
        </w:tc>
      </w:tr>
      <w:tr w:rsidR="0066481E" w:rsidTr="00033C5A">
        <w:tc>
          <w:tcPr>
            <w:tcW w:w="2310" w:type="dxa"/>
          </w:tcPr>
          <w:p w:rsidR="0066481E" w:rsidRDefault="0066481E" w:rsidP="00033C5A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Tony</w:t>
            </w:r>
          </w:p>
        </w:tc>
        <w:tc>
          <w:tcPr>
            <w:tcW w:w="2310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033C5A">
        <w:tc>
          <w:tcPr>
            <w:tcW w:w="2310" w:type="dxa"/>
          </w:tcPr>
          <w:p w:rsidR="0066481E" w:rsidRDefault="0066481E" w:rsidP="00033C5A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Jessica</w:t>
            </w:r>
          </w:p>
        </w:tc>
        <w:tc>
          <w:tcPr>
            <w:tcW w:w="2310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033C5A">
        <w:tc>
          <w:tcPr>
            <w:tcW w:w="2310" w:type="dxa"/>
          </w:tcPr>
          <w:p w:rsidR="0066481E" w:rsidRDefault="0066481E" w:rsidP="00033C5A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Sarah</w:t>
            </w:r>
          </w:p>
        </w:tc>
        <w:tc>
          <w:tcPr>
            <w:tcW w:w="2310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66481E" w:rsidTr="00033C5A">
        <w:tc>
          <w:tcPr>
            <w:tcW w:w="2310" w:type="dxa"/>
          </w:tcPr>
          <w:p w:rsidR="0066481E" w:rsidRDefault="0066481E" w:rsidP="00033C5A">
            <w:pPr>
              <w:spacing w:before="240" w:after="24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Steve</w:t>
            </w:r>
          </w:p>
        </w:tc>
        <w:tc>
          <w:tcPr>
            <w:tcW w:w="2310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311" w:type="dxa"/>
          </w:tcPr>
          <w:p w:rsidR="0066481E" w:rsidRDefault="0066481E" w:rsidP="00033C5A">
            <w:pPr>
              <w:spacing w:before="240" w:after="24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CC75E4" w:rsidRDefault="00CC75E4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5327F3FC" wp14:editId="3EC7E848">
                <wp:simplePos x="0" y="0"/>
                <wp:positionH relativeFrom="column">
                  <wp:posOffset>-415290</wp:posOffset>
                </wp:positionH>
                <wp:positionV relativeFrom="paragraph">
                  <wp:posOffset>-245530</wp:posOffset>
                </wp:positionV>
                <wp:extent cx="3435985" cy="861695"/>
                <wp:effectExtent l="0" t="0" r="0" b="0"/>
                <wp:wrapNone/>
                <wp:docPr id="3084" name="Group 30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35985" cy="861695"/>
                          <a:chOff x="0" y="0"/>
                          <a:chExt cx="3436112" cy="861695"/>
                        </a:xfrm>
                      </wpg:grpSpPr>
                      <pic:pic xmlns:pic="http://schemas.openxmlformats.org/drawingml/2006/picture">
                        <pic:nvPicPr>
                          <pic:cNvPr id="3082" name="Picture 3082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771" cy="7243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83" name="Text Box 3083"/>
                        <wps:cNvSpPr txBox="1"/>
                        <wps:spPr>
                          <a:xfrm>
                            <a:off x="783717" y="0"/>
                            <a:ext cx="2652395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CC75E4" w:rsidRDefault="00EE2ABF" w:rsidP="00CC75E4">
                              <w:pPr>
                                <w:jc w:val="center"/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Your task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084" o:spid="_x0000_s1095" style="position:absolute;margin-left:-32.7pt;margin-top:-19.35pt;width:270.55pt;height:67.85pt;z-index:251719680" coordsize="34361,8616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">
                <v:shape id="Picture 3082" o:spid="_x0000_s1096" type="#_x0000_t75" style="position:absolute;width:7837;height:72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XPdw3GAAAA3QAAAA8AAABkcnMvZG93bnJldi54bWxEj0FrwkAUhO8F/8PyhN7qbmypkrqKCmIp&#10;HtSWnh/ZZxLMvo3Z1UR/fVcoeBxm5htmMutsJS7U+NKxhmSgQBBnzpSca/j5Xr2MQfiAbLByTBqu&#10;5GE27T1NMDWu5R1d9iEXEcI+RQ1FCHUqpc8KsugHriaO3sE1FkOUTS5Ng22E20oOlXqXFkuOCwXW&#10;tCwoO+7PVsPb72bUhiQ5fd0WW9WtM5nv2oPWz/1u/gEiUBce4f/2p9HwqsZDuL+JT0BO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c93DcYAAADdAAAADwAAAAAAAAAAAAAA&#10;AACfAgAAZHJzL2Rvd25yZXYueG1sUEsFBgAAAAAEAAQA9wAAAJIDAAAAAA==&#10;">
                  <v:imagedata r:id="rId32" o:title=""/>
                  <v:path arrowok="t"/>
                </v:shape>
                <v:shape id="Text Box 3083" o:spid="_x0000_s1097" type="#_x0000_t202" style="position:absolute;left:7837;width:26524;height:8616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oNOsUA&#10;AADdAAAADwAAAGRycy9kb3ducmV2LnhtbESPwW7CMBBE75X6D9ZW6g1soK1CikGIthK3UuADVvES&#10;p4nXUWwg5esxElKPo5l5o5kteteIE3Wh8qxhNFQgiAtvKi417HdfgwxEiMgGG8+k4Y8CLOaPDzPM&#10;jT/zD522sRQJwiFHDTbGNpcyFJYchqFviZN38J3DmGRXStPhOcFdI8dKvUmHFacFiy2tLBX19ug0&#10;ZMp91/V0vAnu5TJ6tasP/9n+av381C/fQUTq43/43l4bDROVTeD2Jj0BOb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Wg06xQAAAN0AAAAPAAAAAAAAAAAAAAAAAJgCAABkcnMv&#10;ZG93bnJldi54bWxQSwUGAAAAAAQABAD1AAAAigMAAAAA&#10;" filled="f" stroked="f">
                  <v:fill o:detectmouseclick="t"/>
                  <v:textbox style="mso-fit-shape-to-text:t">
                    <w:txbxContent>
                      <w:p w:rsidR="00EE2ABF" w:rsidRPr="00CC75E4" w:rsidRDefault="00EE2ABF" w:rsidP="00CC75E4">
                        <w:pPr>
                          <w:jc w:val="center"/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Your task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CA780D" w:rsidRDefault="00CA780D">
      <w:pPr>
        <w:rPr>
          <w:rFonts w:ascii="Comic Sans MS" w:hAnsi="Comic Sans MS"/>
          <w:sz w:val="24"/>
          <w:lang w:val="fr-FR"/>
        </w:rPr>
      </w:pPr>
    </w:p>
    <w:p w:rsidR="00CC75E4" w:rsidRPr="00E1012D" w:rsidRDefault="00CC75E4">
      <w:pPr>
        <w:rPr>
          <w:rFonts w:ascii="Comic Sans MS" w:hAnsi="Comic Sans MS"/>
          <w:sz w:val="24"/>
          <w:lang w:val="fr-FR"/>
        </w:rPr>
      </w:pPr>
      <w:r w:rsidRPr="00E1012D">
        <w:rPr>
          <w:rFonts w:ascii="Comic Sans MS" w:hAnsi="Comic Sans MS"/>
          <w:sz w:val="24"/>
          <w:lang w:val="fr-FR"/>
        </w:rPr>
        <w:t>Laisser un message d’invitation sur le téléphone de ton ami(e) pour l’inviter.</w:t>
      </w:r>
    </w:p>
    <w:p w:rsidR="00CC75E4" w:rsidRDefault="00CC75E4">
      <w:pPr>
        <w:rPr>
          <w:rFonts w:ascii="Comic Sans MS" w:hAnsi="Comic Sans MS"/>
          <w:sz w:val="24"/>
          <w:lang w:val="fr-FR"/>
        </w:rPr>
      </w:pPr>
      <w:r w:rsidRPr="00CC75E4">
        <w:rPr>
          <w:rFonts w:ascii="Comic Sans MS" w:hAnsi="Comic Sans MS"/>
          <w:sz w:val="24"/>
          <w:lang w:val="fr-FR"/>
        </w:rPr>
        <w:t>* Choisis</w:t>
      </w:r>
      <w:r>
        <w:rPr>
          <w:rFonts w:ascii="Comic Sans MS" w:hAnsi="Comic Sans MS"/>
          <w:sz w:val="24"/>
          <w:lang w:val="fr-FR"/>
        </w:rPr>
        <w:t xml:space="preserve"> ce que tu voudrais faire (activité, jour, heure)</w:t>
      </w:r>
    </w:p>
    <w:p w:rsidR="00CC75E4" w:rsidRDefault="00CC75E4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*Prépare ton message d’invitation (Présente-toi et formule ton invitation)</w:t>
      </w:r>
    </w:p>
    <w:p w:rsidR="00CC75E4" w:rsidRDefault="00CC75E4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*Enregistre ton message à l’aide d’un micro-enregistreur.</w:t>
      </w:r>
    </w:p>
    <w:p w:rsidR="00CC75E4" w:rsidRDefault="00CC75E4">
      <w:pPr>
        <w:rPr>
          <w:rFonts w:ascii="Comic Sans MS" w:hAnsi="Comic Sans MS"/>
          <w:sz w:val="24"/>
          <w:lang w:val="fr-FR"/>
        </w:rPr>
      </w:pPr>
    </w:p>
    <w:p w:rsidR="00CC75E4" w:rsidRDefault="00CC75E4" w:rsidP="00CC75E4">
      <w:pPr>
        <w:pStyle w:val="ListParagraph"/>
        <w:numPr>
          <w:ilvl w:val="0"/>
          <w:numId w:val="5"/>
        </w:numPr>
        <w:ind w:left="426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Remplis</w:t>
      </w:r>
      <w:r w:rsidR="00561666">
        <w:rPr>
          <w:rFonts w:ascii="Comic Sans MS" w:hAnsi="Comic Sans MS"/>
          <w:sz w:val="24"/>
          <w:lang w:val="fr-FR"/>
        </w:rPr>
        <w:t xml:space="preserve"> </w:t>
      </w:r>
      <w:r w:rsidR="00DC7D87">
        <w:rPr>
          <w:rFonts w:ascii="Comic Sans MS" w:hAnsi="Comic Sans MS"/>
          <w:sz w:val="24"/>
          <w:lang w:val="fr-FR"/>
        </w:rPr>
        <w:t>cette grille :</w:t>
      </w:r>
    </w:p>
    <w:p w:rsidR="00DC7D87" w:rsidRDefault="00DC7D87" w:rsidP="00DC7D87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tbl>
      <w:tblPr>
        <w:tblStyle w:val="TableGrid"/>
        <w:tblW w:w="0" w:type="auto"/>
        <w:jc w:val="center"/>
        <w:tblInd w:w="426" w:type="dxa"/>
        <w:tblLook w:val="04A0" w:firstRow="1" w:lastRow="0" w:firstColumn="1" w:lastColumn="0" w:noHBand="0" w:noVBand="1"/>
      </w:tblPr>
      <w:tblGrid>
        <w:gridCol w:w="2227"/>
        <w:gridCol w:w="2191"/>
        <w:gridCol w:w="2201"/>
      </w:tblGrid>
      <w:tr w:rsidR="007D1B88" w:rsidTr="007D1B88">
        <w:trPr>
          <w:jc w:val="center"/>
        </w:trPr>
        <w:tc>
          <w:tcPr>
            <w:tcW w:w="2227" w:type="dxa"/>
          </w:tcPr>
          <w:p w:rsidR="007D1B88" w:rsidRDefault="007D1B88" w:rsidP="00DC7D87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proofErr w:type="spellStart"/>
            <w:r>
              <w:rPr>
                <w:rFonts w:ascii="Comic Sans MS" w:hAnsi="Comic Sans MS"/>
                <w:sz w:val="24"/>
                <w:lang w:val="fr-FR"/>
              </w:rPr>
              <w:t>Activity</w:t>
            </w:r>
            <w:proofErr w:type="spellEnd"/>
            <w:r>
              <w:rPr>
                <w:rFonts w:ascii="Comic Sans MS" w:hAnsi="Comic Sans MS"/>
                <w:sz w:val="24"/>
                <w:lang w:val="fr-FR"/>
              </w:rPr>
              <w:t>?</w:t>
            </w:r>
          </w:p>
        </w:tc>
        <w:tc>
          <w:tcPr>
            <w:tcW w:w="2191" w:type="dxa"/>
          </w:tcPr>
          <w:p w:rsidR="007D1B88" w:rsidRDefault="007D1B88" w:rsidP="00DC7D87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Day?</w:t>
            </w:r>
          </w:p>
        </w:tc>
        <w:tc>
          <w:tcPr>
            <w:tcW w:w="2201" w:type="dxa"/>
          </w:tcPr>
          <w:p w:rsidR="007D1B88" w:rsidRDefault="007D1B88" w:rsidP="00DC7D87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Time?</w:t>
            </w:r>
          </w:p>
        </w:tc>
      </w:tr>
      <w:tr w:rsidR="007D1B88" w:rsidTr="007D1B88">
        <w:trPr>
          <w:jc w:val="center"/>
        </w:trPr>
        <w:tc>
          <w:tcPr>
            <w:tcW w:w="2227" w:type="dxa"/>
          </w:tcPr>
          <w:p w:rsidR="007D1B88" w:rsidRDefault="007D1B88" w:rsidP="007D1B88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191" w:type="dxa"/>
          </w:tcPr>
          <w:p w:rsidR="007D1B88" w:rsidRDefault="007D1B88" w:rsidP="007D1B88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201" w:type="dxa"/>
          </w:tcPr>
          <w:p w:rsidR="007D1B88" w:rsidRDefault="007D1B88" w:rsidP="007D1B88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DC7D87" w:rsidRDefault="00DC7D87" w:rsidP="00DC7D87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p w:rsidR="00DC7D87" w:rsidRDefault="008042EB" w:rsidP="00CC75E4">
      <w:pPr>
        <w:pStyle w:val="ListParagraph"/>
        <w:numPr>
          <w:ilvl w:val="0"/>
          <w:numId w:val="5"/>
        </w:numPr>
        <w:ind w:left="426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Ecris ici le message que tu comptes laisser sur le répondeur :</w:t>
      </w:r>
    </w:p>
    <w:p w:rsidR="008042EB" w:rsidRDefault="008042EB" w:rsidP="008042EB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3368"/>
        <w:gridCol w:w="5448"/>
      </w:tblGrid>
      <w:tr w:rsidR="007D1B88" w:rsidRPr="00A86FA1" w:rsidTr="007D1B88">
        <w:tc>
          <w:tcPr>
            <w:tcW w:w="336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bonjour et annonce que c’est toi.</w:t>
            </w:r>
          </w:p>
        </w:tc>
        <w:tc>
          <w:tcPr>
            <w:tcW w:w="544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7D1B88" w:rsidRPr="00A86FA1" w:rsidTr="007D1B88">
        <w:tc>
          <w:tcPr>
            <w:tcW w:w="336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Demande si ton ami(e) voudrait faire cette activité.</w:t>
            </w:r>
          </w:p>
        </w:tc>
        <w:tc>
          <w:tcPr>
            <w:tcW w:w="544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7D1B88" w:rsidRPr="00A86FA1" w:rsidTr="007D1B88">
        <w:tc>
          <w:tcPr>
            <w:tcW w:w="336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Précise le jour et la date.</w:t>
            </w:r>
          </w:p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7D1B88" w:rsidRPr="00A86FA1" w:rsidTr="007D1B88">
        <w:tc>
          <w:tcPr>
            <w:tcW w:w="336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Demande s’il / elle peut venir.</w:t>
            </w:r>
          </w:p>
        </w:tc>
        <w:tc>
          <w:tcPr>
            <w:tcW w:w="5448" w:type="dxa"/>
          </w:tcPr>
          <w:p w:rsidR="007D1B88" w:rsidRDefault="007D1B88" w:rsidP="007D1B88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8042EB" w:rsidRDefault="008042EB" w:rsidP="008042EB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p w:rsidR="00400F0B" w:rsidRDefault="00400F0B" w:rsidP="008042EB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p w:rsidR="00400F0B" w:rsidRPr="00CC75E4" w:rsidRDefault="00400F0B" w:rsidP="00400F0B">
      <w:pPr>
        <w:pStyle w:val="ListParagraph"/>
        <w:numPr>
          <w:ilvl w:val="0"/>
          <w:numId w:val="5"/>
        </w:numPr>
        <w:ind w:left="426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Entraîne-toi à dire ton message, d’abord en lisant, ensuite sans l’aide du texte.</w:t>
      </w:r>
    </w:p>
    <w:p w:rsidR="00687B74" w:rsidRPr="00400F0B" w:rsidRDefault="00687B74" w:rsidP="00400F0B">
      <w:pPr>
        <w:pStyle w:val="ListParagraph"/>
        <w:numPr>
          <w:ilvl w:val="0"/>
          <w:numId w:val="5"/>
        </w:numPr>
        <w:rPr>
          <w:rFonts w:ascii="Comic Sans MS" w:hAnsi="Comic Sans MS"/>
          <w:sz w:val="24"/>
          <w:lang w:val="fr-FR"/>
        </w:rPr>
      </w:pPr>
      <w:r w:rsidRPr="00400F0B">
        <w:rPr>
          <w:rFonts w:ascii="Comic Sans MS" w:hAnsi="Comic Sans MS"/>
          <w:sz w:val="24"/>
          <w:lang w:val="fr-FR"/>
        </w:rPr>
        <w:br w:type="page"/>
      </w:r>
    </w:p>
    <w:p w:rsidR="008C2BDE" w:rsidRDefault="00CB7AA5" w:rsidP="008B51A3">
      <w:pPr>
        <w:rPr>
          <w:rFonts w:ascii="Comic Sans MS" w:hAnsi="Comic Sans MS"/>
          <w:sz w:val="24"/>
          <w:lang w:val="fr-FR"/>
        </w:rPr>
      </w:pPr>
      <w:r>
        <w:rPr>
          <w:rFonts w:ascii="Cambria" w:hAnsi="Cambria"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729920" behindDoc="0" locked="0" layoutInCell="1" allowOverlap="1" wp14:anchorId="7D6C991E" wp14:editId="4A3B0304">
                <wp:simplePos x="0" y="0"/>
                <wp:positionH relativeFrom="column">
                  <wp:posOffset>-299728</wp:posOffset>
                </wp:positionH>
                <wp:positionV relativeFrom="paragraph">
                  <wp:posOffset>20147</wp:posOffset>
                </wp:positionV>
                <wp:extent cx="5272405" cy="747395"/>
                <wp:effectExtent l="0" t="0" r="0" b="0"/>
                <wp:wrapNone/>
                <wp:docPr id="3097" name="Group 30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2405" cy="747395"/>
                          <a:chOff x="0" y="0"/>
                          <a:chExt cx="5272644" cy="747857"/>
                        </a:xfrm>
                      </wpg:grpSpPr>
                      <wps:wsp>
                        <wps:cNvPr id="3098" name="Text Box 3098"/>
                        <wps:cNvSpPr txBox="1"/>
                        <wps:spPr>
                          <a:xfrm>
                            <a:off x="0" y="106878"/>
                            <a:ext cx="5272644" cy="6409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1019AC" w:rsidRDefault="00EE2ABF" w:rsidP="00CB7AA5">
                              <w:pPr>
                                <w:tabs>
                                  <w:tab w:val="left" w:pos="916"/>
                                  <w:tab w:val="left" w:pos="1832"/>
                                  <w:tab w:val="left" w:pos="2748"/>
                                  <w:tab w:val="left" w:pos="3664"/>
                                  <w:tab w:val="left" w:pos="4580"/>
                                  <w:tab w:val="left" w:pos="5496"/>
                                  <w:tab w:val="left" w:pos="6412"/>
                                  <w:tab w:val="left" w:pos="7328"/>
                                  <w:tab w:val="left" w:pos="8244"/>
                                  <w:tab w:val="left" w:pos="9160"/>
                                  <w:tab w:val="left" w:pos="10076"/>
                                  <w:tab w:val="left" w:pos="10992"/>
                                  <w:tab w:val="left" w:pos="11908"/>
                                  <w:tab w:val="left" w:pos="12824"/>
                                  <w:tab w:val="left" w:pos="13740"/>
                                  <w:tab w:val="left" w:pos="14656"/>
                                </w:tabs>
                                <w:spacing w:after="0" w:line="240" w:lineRule="auto"/>
                                <w:jc w:val="center"/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eastAsia="Times New Roman" w:hAnsi="Courier New" w:cs="Courier New"/>
                                  <w:b/>
                                  <w:caps/>
                                  <w:sz w:val="5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9004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Listening 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99" name="rg_hi" descr="http://t2.gstatic.com/images?q=tbn:ANd9GcSRtH1JxDlYqzElmT8RMVGgSFu1zOcIyZpOu4q6JQ8rAIkLVWhCVw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91886" y="0"/>
                            <a:ext cx="831272" cy="653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097" o:spid="_x0000_s1098" style="position:absolute;margin-left:-23.6pt;margin-top:1.6pt;width:415.15pt;height:58.85pt;z-index:251729920" coordsize="52726,74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">
                <v:shape id="Text Box 3098" o:spid="_x0000_s1099" type="#_x0000_t202" style="position:absolute;top:1068;width:52726;height:6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R4AsEA&#10;AADdAAAADwAAAGRycy9kb3ducmV2LnhtbERPy4rCMBTdC/MP4Q6402R8oR2jDIrgStEZBXeX5tqW&#10;aW5KE239e7MQXB7Oe75sbSnuVPvCsYavvgJBnDpTcKbh73fTm4LwAdlg6Zg0PMjDcvHRmWNiXMMH&#10;uh9DJmII+wQ15CFUiZQ+zcmi77uKOHJXV1sMEdaZNDU2MdyWcqDURFosODbkWNEqp/T/eLMaTrvr&#10;5TxS+2xtx1XjWiXZzqTW3c/25xtEoDa8xS/31mgYqlmcG9/EJ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fkeALBAAAA3QAAAA8AAAAAAAAAAAAAAAAAmAIAAGRycy9kb3du&#10;cmV2LnhtbFBLBQYAAAAABAAEAPUAAACGAwAAAAA=&#10;" filled="f" stroked="f">
                  <v:textbox>
                    <w:txbxContent>
                      <w:p w:rsidR="00EE2ABF" w:rsidRPr="001019AC" w:rsidRDefault="00EE2ABF" w:rsidP="00CB7AA5">
                        <w:pPr>
                          <w:tabs>
                            <w:tab w:val="left" w:pos="916"/>
                            <w:tab w:val="left" w:pos="1832"/>
                            <w:tab w:val="left" w:pos="2748"/>
                            <w:tab w:val="left" w:pos="3664"/>
                            <w:tab w:val="left" w:pos="4580"/>
                            <w:tab w:val="left" w:pos="5496"/>
                            <w:tab w:val="left" w:pos="6412"/>
                            <w:tab w:val="left" w:pos="7328"/>
                            <w:tab w:val="left" w:pos="8244"/>
                            <w:tab w:val="left" w:pos="9160"/>
                            <w:tab w:val="left" w:pos="10076"/>
                            <w:tab w:val="left" w:pos="10992"/>
                            <w:tab w:val="left" w:pos="11908"/>
                            <w:tab w:val="left" w:pos="12824"/>
                            <w:tab w:val="left" w:pos="13740"/>
                            <w:tab w:val="left" w:pos="14656"/>
                          </w:tabs>
                          <w:spacing w:after="0" w:line="240" w:lineRule="auto"/>
                          <w:jc w:val="center"/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eastAsia="Times New Roman" w:hAnsi="Courier New" w:cs="Courier New"/>
                            <w:b/>
                            <w:caps/>
                            <w:sz w:val="5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9004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Listening 3</w:t>
                        </w:r>
                      </w:p>
                    </w:txbxContent>
                  </v:textbox>
                </v:shape>
                <v:shape id="rg_hi" o:spid="_x0000_s1100" type="#_x0000_t75" alt="http://t2.gstatic.com/images?q=tbn:ANd9GcSRtH1JxDlYqzElmT8RMVGgSFu1zOcIyZpOu4q6JQ8rAIkLVWhCVw" style="position:absolute;left:3918;width:8313;height:65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PZv/GAAAA3QAAAA8AAABkcnMvZG93bnJldi54bWxEj0FrwkAUhO8F/8PyCr3V3aZgTXQVsRTE&#10;Q6tRPD+yzySYfZtmtyb++26h4HGYmW+Y+XKwjbhS52vHGl7GCgRx4UzNpYbj4eN5CsIHZIONY9Jw&#10;Iw/LxehhjplxPe/pmodSRAj7DDVUIbSZlL6oyKIfu5Y4emfXWQxRdqU0HfYRbhuZKDWRFmuOCxW2&#10;tK6ouOQ/VkPzyVt7Vrv+Ozme3pL3XZ6uv3Ktnx6H1QxEoCHcw//tjdHwqtIU/t7EJyAX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k9m/8YAAADdAAAADwAAAAAAAAAAAAAA&#10;AACfAgAAZHJzL2Rvd25yZXYueG1sUEsFBgAAAAAEAAQA9wAAAJIDAAAAAA==&#10;">
                  <v:imagedata r:id="rId21" o:title="ANd9GcSRtH1JxDlYqzElmT8RMVGgSFu1zOcIyZpOu4q6JQ8rAIkLVWhCVw"/>
                  <v:path arrowok="t"/>
                </v:shape>
              </v:group>
            </w:pict>
          </mc:Fallback>
        </mc:AlternateContent>
      </w:r>
    </w:p>
    <w:p w:rsidR="00CA780D" w:rsidRDefault="00CA780D" w:rsidP="00CA780D">
      <w:pPr>
        <w:pStyle w:val="ListParagraph"/>
        <w:ind w:left="435" w:right="-330"/>
        <w:rPr>
          <w:rFonts w:ascii="Comic Sans MS" w:hAnsi="Comic Sans MS"/>
          <w:sz w:val="24"/>
          <w:lang w:val="fr-FR"/>
        </w:rPr>
      </w:pPr>
    </w:p>
    <w:p w:rsidR="00CA780D" w:rsidRDefault="00CA780D" w:rsidP="00CA780D">
      <w:pPr>
        <w:pStyle w:val="ListParagraph"/>
        <w:ind w:left="435" w:right="-330"/>
        <w:rPr>
          <w:rFonts w:ascii="Comic Sans MS" w:hAnsi="Comic Sans MS"/>
          <w:sz w:val="24"/>
          <w:lang w:val="fr-FR"/>
        </w:rPr>
      </w:pPr>
    </w:p>
    <w:p w:rsidR="00687B74" w:rsidRDefault="00CB7AA5" w:rsidP="00CB7AA5">
      <w:pPr>
        <w:pStyle w:val="ListParagraph"/>
        <w:numPr>
          <w:ilvl w:val="0"/>
          <w:numId w:val="7"/>
        </w:numPr>
        <w:ind w:right="-330"/>
        <w:rPr>
          <w:rFonts w:ascii="Comic Sans MS" w:hAnsi="Comic Sans MS"/>
          <w:sz w:val="24"/>
          <w:lang w:val="fr-FR"/>
        </w:rPr>
      </w:pPr>
      <w:r w:rsidRPr="00CB7AA5">
        <w:rPr>
          <w:rFonts w:ascii="Comic Sans MS" w:hAnsi="Comic Sans MS"/>
          <w:sz w:val="24"/>
          <w:lang w:val="fr-FR"/>
        </w:rPr>
        <w:t>Ecoute l’enregistrement puis indique si la personne veut faire l’activité ou pas.</w:t>
      </w:r>
    </w:p>
    <w:p w:rsidR="00CB7AA5" w:rsidRPr="00CB7AA5" w:rsidRDefault="00CB7AA5" w:rsidP="00CB7AA5">
      <w:pPr>
        <w:pStyle w:val="ListParagraph"/>
        <w:numPr>
          <w:ilvl w:val="0"/>
          <w:numId w:val="7"/>
        </w:numPr>
        <w:ind w:right="-330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 xml:space="preserve">Réécoute l’enregistrement et note l’activité proposée à la place par la personne qui a répondu ‘non’.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080"/>
        <w:gridCol w:w="2131"/>
        <w:gridCol w:w="4031"/>
      </w:tblGrid>
      <w:tr w:rsidR="00CB7AA5" w:rsidTr="00CB7AA5">
        <w:tc>
          <w:tcPr>
            <w:tcW w:w="3080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  <w:r w:rsidRPr="00CB7AA5"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721728" behindDoc="0" locked="0" layoutInCell="1" allowOverlap="1" wp14:anchorId="2C26E491" wp14:editId="6B1B59D4">
                      <wp:simplePos x="0" y="0"/>
                      <wp:positionH relativeFrom="column">
                        <wp:posOffset>391795</wp:posOffset>
                      </wp:positionH>
                      <wp:positionV relativeFrom="paragraph">
                        <wp:posOffset>81915</wp:posOffset>
                      </wp:positionV>
                      <wp:extent cx="1019175" cy="521970"/>
                      <wp:effectExtent l="0" t="0" r="9525" b="0"/>
                      <wp:wrapNone/>
                      <wp:docPr id="3085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19175" cy="521970"/>
                                <a:chOff x="0" y="0"/>
                                <a:chExt cx="3549462" cy="199989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86" name="Picture 3086" descr="http://t3.gstatic.com/images?q=tbn:ANd9GcRL1ujpPkDhBRjumSPR5xeKEvNZiNHw-AXfPCI5uZ_hwOx0s8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304256" y="72808"/>
                                  <a:ext cx="1245206" cy="185427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87" name="Picture 3087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b="6683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2143125" cy="19998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chemeClr val="accent1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chemeClr val="tx1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chemeClr val="bg2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" o:spid="_x0000_s1026" style="position:absolute;margin-left:30.85pt;margin-top:6.45pt;width:80.25pt;height:41.1pt;z-index:251721728;mso-width-relative:margin;mso-height-relative:margin" coordsize="35494,199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">
                      <v:shape id="Picture 3086" o:spid="_x0000_s1027" type="#_x0000_t75" alt="http://t3.gstatic.com/images?q=tbn:ANd9GcRL1ujpPkDhBRjumSPR5xeKEvNZiNHw-AXfPCI5uZ_hwOx0s8Mp" style="position:absolute;left:23042;top:728;width:12452;height:18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boY/DAAAA3QAAAA8AAABkcnMvZG93bnJldi54bWxEj0+LwjAUxO8L+x3CW9jLoqm7IKUaRRYs&#10;3vyL50fzTIrNS2li7X57Iyx4HGbmN8x8ObhG9NSF2rOCyTgDQVx5XbNRcDquRzmIEJE1Np5JwR8F&#10;WC7e3+ZYaH/nPfWHaESCcChQgY2xLaQMlSWHYexb4uRdfOcwJtkZqTu8J7hr5HeWTaXDmtOCxZZ+&#10;LVXXw80pKE9mUn6VpT3f8oGlWffbzU4q9fkxrGYgIg3xFf5vb7SCnyyfwvNNegJ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puhj8MAAADdAAAADwAAAAAAAAAAAAAAAACf&#10;AgAAZHJzL2Rvd25yZXYueG1sUEsFBgAAAAAEAAQA9wAAAI8DAAAAAA==&#10;">
                        <v:imagedata r:id="rId35" o:title="ANd9GcRL1ujpPkDhBRjumSPR5xeKEvNZiNHw-AXfPCI5uZ_hwOx0s8Mp"/>
                      </v:shape>
                      <v:shape id="Picture 3087" o:spid="_x0000_s1028" type="#_x0000_t75" style="position:absolute;width:21431;height:199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IHmPHAAAA3QAAAA8AAABkcnMvZG93bnJldi54bWxEj09rAjEUxO+C3yG8Qi9Ss21BZWsUa6nY&#10;nqr9c37dPDeLm5clievqp2+EgsdhZn7DTOedrUVLPlSOFdwPMxDEhdMVlwq+Pl/vJiBCRNZYOyYF&#10;Jwown/V7U8y1O/KG2m0sRYJwyFGBibHJpQyFIYth6Bri5O2ctxiT9KXUHo8Jbmv5kGUjabHitGCw&#10;oaWhYr89WAUf33v/Vvycf7vVaNOa5fvgefdCSt3edIsnEJG6eA3/t9dawWM2GcPlTXoCcvY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xIHmPHAAAA3QAAAA8AAAAAAAAAAAAA&#10;AAAAnwIAAGRycy9kb3ducmV2LnhtbFBLBQYAAAAABAAEAPcAAACTAwAAAAA=&#10;" fillcolor="#4f81bd [3204]" strokecolor="black [3213]">
                        <v:imagedata r:id="rId36" o:title="" cropbottom="4380f"/>
                        <v:shadow color="#eeece1 [3214]"/>
                      </v:shape>
                    </v:group>
                  </w:pict>
                </mc:Fallback>
              </mc:AlternateContent>
            </w:r>
          </w:p>
        </w:tc>
        <w:tc>
          <w:tcPr>
            <w:tcW w:w="2131" w:type="dxa"/>
          </w:tcPr>
          <w:p w:rsidR="00CB7AA5" w:rsidRDefault="00CB7AA5" w:rsidP="00CB7AA5">
            <w:pPr>
              <w:spacing w:before="360" w:after="36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YES   /  NO</w:t>
            </w:r>
          </w:p>
        </w:tc>
        <w:tc>
          <w:tcPr>
            <w:tcW w:w="4031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CB7AA5" w:rsidTr="00CB7AA5">
        <w:tc>
          <w:tcPr>
            <w:tcW w:w="3080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  <w:r w:rsidRPr="00CB7AA5"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725824" behindDoc="0" locked="0" layoutInCell="1" allowOverlap="1" wp14:anchorId="4C820DF3" wp14:editId="345E0D9A">
                      <wp:simplePos x="0" y="0"/>
                      <wp:positionH relativeFrom="column">
                        <wp:posOffset>391160</wp:posOffset>
                      </wp:positionH>
                      <wp:positionV relativeFrom="paragraph">
                        <wp:posOffset>70485</wp:posOffset>
                      </wp:positionV>
                      <wp:extent cx="1021080" cy="534035"/>
                      <wp:effectExtent l="0" t="0" r="7620" b="0"/>
                      <wp:wrapNone/>
                      <wp:docPr id="3091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21080" cy="534035"/>
                                <a:chOff x="0" y="0"/>
                                <a:chExt cx="3693478" cy="210502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92" name="Picture 3092" descr="http://t3.gstatic.com/images?q=tbn:ANd9GcRL1ujpPkDhBRjumSPR5xeKEvNZiNHw-AXfPCI5uZ_hwOx0s8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448272" y="125376"/>
                                  <a:ext cx="1245206" cy="185427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3" name="Picture 3093" descr="http://t1.gstatic.com/images?q=tbn:ANd9GcTIUykkR1mqAMTsjPkkCclMROF5DGu2AZQ4_JwNBegwxVhV0qb_v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1700" cy="210502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" o:spid="_x0000_s1026" style="position:absolute;margin-left:30.8pt;margin-top:5.55pt;width:80.4pt;height:42.05pt;z-index:251725824;mso-width-relative:margin;mso-height-relative:margin" coordsize="36934,21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">
                      <v:shape id="Picture 3092" o:spid="_x0000_s1027" type="#_x0000_t75" alt="http://t3.gstatic.com/images?q=tbn:ANd9GcRL1ujpPkDhBRjumSPR5xeKEvNZiNHw-AXfPCI5uZ_hwOx0s8Mp" style="position:absolute;left:24482;top:1253;width:12452;height:18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W7r/HAAAA3QAAAA8AAABkcnMvZG93bnJldi54bWxEj1trwkAUhN8L/Q/LEfpSdFPFW3SVVhEE&#10;ffEGPh6zxyRt9mzIrhr/fVcQfBxm5htmPK1NIa5Uudyygq9WBII4sTrnVMF+t2gOQDiPrLGwTAru&#10;5GA6eX8bY6ztjTd03fpUBAi7GBVk3pexlC7JyKBr2ZI4eGdbGfRBVqnUFd4C3BSyHUU9aTDnsJBh&#10;SbOMkr/txSg46n4+X566h856Q5+9+c/vyh93Sn006u8RCE+1f4Wf7aVW0ImGbXi8CU9ATv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KW7r/HAAAA3QAAAA8AAAAAAAAAAAAA&#10;AAAAnwIAAGRycy9kb3ducmV2LnhtbFBLBQYAAAAABAAEAPcAAACTAwAAAAA=&#10;">
                        <v:imagedata r:id="rId38" o:title="ANd9GcRL1ujpPkDhBRjumSPR5xeKEvNZiNHw-AXfPCI5uZ_hwOx0s8Mp"/>
                      </v:shape>
                      <v:shape id="Picture 3093" o:spid="_x0000_s1028" type="#_x0000_t75" alt="http://t1.gstatic.com/images?q=tbn:ANd9GcTIUykkR1mqAMTsjPkkCclMROF5DGu2AZQ4_JwNBegwxVhV0qb_vg" style="position:absolute;width:21717;height:2105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HH/zGAAAA3QAAAA8AAABkcnMvZG93bnJldi54bWxEj0FrwkAUhO+C/2F5gjfd2FRpoquIYOip&#10;xbRCjo/saxKafRuy2yT9991CocdhZr5hDqfJtGKg3jWWFWzWEQji0uqGKwXvb9fVEwjnkTW2lknB&#10;Nzk4HeezA6bajnyjIfeVCBB2KSqove9SKV1Zk0G3th1x8D5sb9AH2VdS9zgGuGnlQxTtpMGGw0KN&#10;HV1qKj/zL6OgKF9ye7ln2Vgku21+e5RbN7wqtVxM5z0IT5P/D/+1n7WCOEpi+H0TnoA8/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wcf/MYAAADdAAAADwAAAAAAAAAAAAAA&#10;AACfAgAAZHJzL2Rvd25yZXYueG1sUEsFBgAAAAAEAAQA9wAAAJIDAAAAAA==&#10;">
                        <v:imagedata r:id="rId23" o:title="ANd9GcTIUykkR1mqAMTsjPkkCclMROF5DGu2AZQ4_JwNBegwxVhV0qb_vg"/>
                      </v:shape>
                    </v:group>
                  </w:pict>
                </mc:Fallback>
              </mc:AlternateContent>
            </w:r>
          </w:p>
        </w:tc>
        <w:tc>
          <w:tcPr>
            <w:tcW w:w="2131" w:type="dxa"/>
          </w:tcPr>
          <w:p w:rsidR="00CB7AA5" w:rsidRDefault="00CB7AA5" w:rsidP="00CB7AA5">
            <w:pPr>
              <w:spacing w:before="360" w:after="36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YES   /  NO</w:t>
            </w:r>
          </w:p>
        </w:tc>
        <w:tc>
          <w:tcPr>
            <w:tcW w:w="4031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CB7AA5" w:rsidTr="00CB7AA5">
        <w:tc>
          <w:tcPr>
            <w:tcW w:w="3080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7872" behindDoc="0" locked="0" layoutInCell="1" allowOverlap="1" wp14:anchorId="3E86D132" wp14:editId="55144228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83820</wp:posOffset>
                      </wp:positionV>
                      <wp:extent cx="996950" cy="486410"/>
                      <wp:effectExtent l="0" t="0" r="0" b="8890"/>
                      <wp:wrapNone/>
                      <wp:docPr id="3094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96950" cy="486410"/>
                                <a:chOff x="0" y="0"/>
                                <a:chExt cx="3842608" cy="207021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95" name="Picture 3095" descr="Screen Clippi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4887"/>
                                <a:stretch/>
                              </pic:blipFill>
                              <pic:spPr>
                                <a:xfrm>
                                  <a:off x="0" y="0"/>
                                  <a:ext cx="2314484" cy="207021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6" name="Picture 3096" descr="http://t3.gstatic.com/images?q=tbn:ANd9GcRL1ujpPkDhBRjumSPR5xeKEvNZiNHw-AXfPCI5uZ_hwOx0s8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97402" y="0"/>
                                  <a:ext cx="1245206" cy="185427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" o:spid="_x0000_s1026" style="position:absolute;margin-left:32.6pt;margin-top:6.6pt;width:78.5pt;height:38.3pt;z-index:251727872;mso-width-relative:margin;mso-height-relative:margin" coordsize="38426,20702" o:gfxdata="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">
                      <v:shape id="Picture 3095" o:spid="_x0000_s1027" type="#_x0000_t75" alt="Screen Clipping" style="position:absolute;width:23144;height:207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9RI6fEAAAA3QAAAA8AAABkcnMvZG93bnJldi54bWxEj1uLwjAUhN8F/0M4gm+auuJlu0aRFcEV&#10;BG+wr4fmbFtsTkoStf57syD4OMzMN8xs0ZhK3Mj50rKCQT8BQZxZXXKu4Hxa96YgfEDWWFkmBQ/y&#10;sJi3WzNMtb3zgW7HkIsIYZ+igiKEOpXSZwUZ9H1bE0fvzzqDIUqXS+3wHuGmkh9JMpYGS44LBdb0&#10;XVB2OV6Ngp+TXW3Gv0spz+VeH3YT3Dq/VarbaZZfIAI14R1+tTdawTD5HMH/m/gE5Pw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9RI6fEAAAA3QAAAA8AAAAAAAAAAAAAAAAA&#10;nwIAAGRycy9kb3ducmV2LnhtbFBLBQYAAAAABAAEAPcAAACQAwAAAAA=&#10;">
                        <v:imagedata r:id="rId24" o:title="Screen Clipping" cropleft="3203f"/>
                        <v:path arrowok="t"/>
                      </v:shape>
                      <v:shape id="Picture 3096" o:spid="_x0000_s1028" type="#_x0000_t75" alt="http://t3.gstatic.com/images?q=tbn:ANd9GcRL1ujpPkDhBRjumSPR5xeKEvNZiNHw-AXfPCI5uZ_hwOx0s8Mp" style="position:absolute;left:25974;width:12452;height:185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0qzsPFAAAA3QAAAA8AAABkcnMvZG93bnJldi54bWxEj09rwkAUxO+C32F5gjez8Q+xSV1FBKWX&#10;HEzt/TX7moRm34bsqrGfvlsQehxm5jfMZjeYVtyod41lBfMoBkFcWt1wpeDyfpy9gHAeWWNrmRQ8&#10;yMFuOx5tMNP2zme6Fb4SAcIuQwW1910mpStrMugi2xEH78v2Bn2QfSV1j/cAN61cxHEiDTYcFmrs&#10;6FBT+V1cjYL9ql1/Pk4r9nluPzDpNKc/WqnpZNi/gvA0+P/ws/2mFSzjNIG/N+EJyO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Ks7DxQAAAN0AAAAPAAAAAAAAAAAAAAAA&#10;AJ8CAABkcnMvZG93bnJldi54bWxQSwUGAAAAAAQABAD3AAAAkQMAAAAA&#10;">
                        <v:imagedata r:id="rId40" o:title="ANd9GcRL1ujpPkDhBRjumSPR5xeKEvNZiNHw-AXfPCI5uZ_hwOx0s8Mp"/>
                      </v:shape>
                    </v:group>
                  </w:pict>
                </mc:Fallback>
              </mc:AlternateContent>
            </w:r>
          </w:p>
        </w:tc>
        <w:tc>
          <w:tcPr>
            <w:tcW w:w="2131" w:type="dxa"/>
          </w:tcPr>
          <w:p w:rsidR="00CB7AA5" w:rsidRDefault="00CB7AA5" w:rsidP="00CB7AA5">
            <w:pPr>
              <w:spacing w:before="360" w:after="36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YES   /  NO</w:t>
            </w:r>
          </w:p>
        </w:tc>
        <w:tc>
          <w:tcPr>
            <w:tcW w:w="4031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CB7AA5" w:rsidTr="00CB7AA5">
        <w:tc>
          <w:tcPr>
            <w:tcW w:w="3080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  <w:r w:rsidRPr="00CB7AA5">
              <w:rPr>
                <w:rFonts w:ascii="Comic Sans MS" w:hAnsi="Comic Sans MS"/>
                <w:noProof/>
                <w:sz w:val="24"/>
              </w:rPr>
              <mc:AlternateContent>
                <mc:Choice Requires="wpg">
                  <w:drawing>
                    <wp:anchor distT="0" distB="0" distL="114300" distR="114300" simplePos="0" relativeHeight="251723776" behindDoc="0" locked="0" layoutInCell="1" allowOverlap="1" wp14:anchorId="6C4CA47C" wp14:editId="534F0F79">
                      <wp:simplePos x="0" y="0"/>
                      <wp:positionH relativeFrom="column">
                        <wp:posOffset>556895</wp:posOffset>
                      </wp:positionH>
                      <wp:positionV relativeFrom="paragraph">
                        <wp:posOffset>72390</wp:posOffset>
                      </wp:positionV>
                      <wp:extent cx="890270" cy="581660"/>
                      <wp:effectExtent l="0" t="0" r="5080" b="8890"/>
                      <wp:wrapNone/>
                      <wp:docPr id="3088" name="Grou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90270" cy="581660"/>
                                <a:chOff x="0" y="0"/>
                                <a:chExt cx="3261430" cy="233039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089" name="Picture 3089" descr="http://t3.gstatic.com/images?q=tbn:ANd9GcRL1ujpPkDhBRjumSPR5xeKEvNZiNHw-AXfPCI5uZ_hwOx0s8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016224" y="409267"/>
                                  <a:ext cx="1245206" cy="1854275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090" name="Picture 3090" descr="http://t2.gstatic.com/images?q=tbn:ANd9GcS44Btva_z9dsD1KVzfKqD8z91qY9A4df8EIFiDQnwOFgVSaRJ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359" cy="233039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3" o:spid="_x0000_s1026" style="position:absolute;margin-left:43.85pt;margin-top:5.7pt;width:70.1pt;height:45.8pt;z-index:251723776;mso-width-relative:margin;mso-height-relative:margin" coordsize="32614,2330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">
                      <v:shape id="Picture 3089" o:spid="_x0000_s1027" type="#_x0000_t75" alt="http://t3.gstatic.com/images?q=tbn:ANd9GcRL1ujpPkDhBRjumSPR5xeKEvNZiNHw-AXfPCI5uZ_hwOx0s8Mp" style="position:absolute;left:20162;top:4092;width:12452;height:185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pjgHHAAAA3QAAAA8AAABkcnMvZG93bnJldi54bWxEj0FrwkAUhO+C/2F5Qm+6qZViYzYiSlEo&#10;Qk1Fr4/sMwnNvg27W03767tCocdhZr5hsmVvWnEl5xvLCh4nCQji0uqGKwXHj9fxHIQPyBpby6Tg&#10;mzws8+Egw1TbGx/oWoRKRAj7FBXUIXSplL6syaCf2I44ehfrDIYoXSW1w1uEm1ZOk+RZGmw4LtTY&#10;0bqm8rP4MgoO53dXbN9m+3PYma2frX/09LRR6mHUrxYgAvXhP/zX3mkFT8n8Be5v4hOQ+S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tpjgHHAAAA3QAAAA8AAAAAAAAAAAAA&#10;AAAAnwIAAGRycy9kb3ducmV2LnhtbFBLBQYAAAAABAAEAPcAAACTAwAAAAA=&#10;">
                        <v:imagedata r:id="rId43" o:title="ANd9GcRL1ujpPkDhBRjumSPR5xeKEvNZiNHw-AXfPCI5uZ_hwOx0s8Mp"/>
                      </v:shape>
                      <v:shape id="Picture 3090" o:spid="_x0000_s1028" type="#_x0000_t75" alt="http://t2.gstatic.com/images?q=tbn:ANd9GcS44Btva_z9dsD1KVzfKqD8z91qY9A4df8EIFiDQnwOFgVSaRJm" style="position:absolute;width:13633;height:2330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jeS1LDAAAA3QAAAA8AAABkcnMvZG93bnJldi54bWxET8tqwkAU3Qv+w3CF7nSStFSNTkIpFASh&#10;UJVCd5fMNQnJ3AmZyaN/7ywKXR7O+5jPphUj9a62rCDeRCCIC6trLhXcrh/rHQjnkTW2lknBLznI&#10;s+XiiKm2E3/RePGlCCHsUlRQed+lUrqiIoNuYzviwN1tb9AH2JdS9ziFcNPKJIpepcGaQ0OFHb1X&#10;VDSXwSjYxqdd/Jmcf6TcF2YYGtPhy7dST6v57QDC0+z/xX/uk1bwHO3D/vAmPAGZP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N5LUsMAAADdAAAADwAAAAAAAAAAAAAAAACf&#10;AgAAZHJzL2Rvd25yZXYueG1sUEsFBgAAAAAEAAQA9wAAAI8DAAAAAA==&#10;">
                        <v:imagedata r:id="rId44" o:title="ANd9GcS44Btva_z9dsD1KVzfKqD8z91qY9A4df8EIFiDQnwOFgVSaRJm"/>
                      </v:shape>
                    </v:group>
                  </w:pict>
                </mc:Fallback>
              </mc:AlternateContent>
            </w:r>
          </w:p>
        </w:tc>
        <w:tc>
          <w:tcPr>
            <w:tcW w:w="2131" w:type="dxa"/>
          </w:tcPr>
          <w:p w:rsidR="00CB7AA5" w:rsidRDefault="00CB7AA5" w:rsidP="00CB7AA5">
            <w:pPr>
              <w:spacing w:before="360" w:after="36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YES   /  NO</w:t>
            </w:r>
          </w:p>
        </w:tc>
        <w:tc>
          <w:tcPr>
            <w:tcW w:w="4031" w:type="dxa"/>
          </w:tcPr>
          <w:p w:rsidR="00CB7AA5" w:rsidRDefault="00CB7AA5" w:rsidP="00CB7AA5">
            <w:pPr>
              <w:spacing w:before="360" w:after="36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CB7AA5" w:rsidRDefault="00CB7AA5" w:rsidP="008B51A3">
      <w:pPr>
        <w:rPr>
          <w:rFonts w:ascii="Comic Sans MS" w:hAnsi="Comic Sans MS"/>
          <w:sz w:val="24"/>
          <w:lang w:val="fr-FR"/>
        </w:rPr>
      </w:pPr>
    </w:p>
    <w:p w:rsidR="00CB7AA5" w:rsidRDefault="00CB7AA5" w:rsidP="008B51A3">
      <w:pPr>
        <w:rPr>
          <w:rFonts w:ascii="Comic Sans MS" w:hAnsi="Comic Sans MS"/>
          <w:sz w:val="24"/>
          <w:lang w:val="fr-FR"/>
        </w:rPr>
      </w:pPr>
    </w:p>
    <w:p w:rsidR="0014414A" w:rsidRDefault="0014414A" w:rsidP="008B51A3">
      <w:pPr>
        <w:rPr>
          <w:rFonts w:ascii="Comic Sans MS" w:hAnsi="Comic Sans MS"/>
          <w:sz w:val="24"/>
          <w:lang w:val="fr-FR"/>
        </w:rPr>
      </w:pPr>
    </w:p>
    <w:p w:rsidR="00CB7AA5" w:rsidRDefault="0014414A" w:rsidP="008B51A3">
      <w:pPr>
        <w:rPr>
          <w:rFonts w:ascii="Comic Sans MS" w:hAnsi="Comic Sans MS"/>
          <w:sz w:val="24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6487B9DF" wp14:editId="45F27D5F">
                <wp:simplePos x="0" y="0"/>
                <wp:positionH relativeFrom="column">
                  <wp:posOffset>-659130</wp:posOffset>
                </wp:positionH>
                <wp:positionV relativeFrom="paragraph">
                  <wp:posOffset>190500</wp:posOffset>
                </wp:positionV>
                <wp:extent cx="5272405" cy="640080"/>
                <wp:effectExtent l="0" t="0" r="0" b="7620"/>
                <wp:wrapNone/>
                <wp:docPr id="3116" name="Text Box 3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2405" cy="640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E2ABF" w:rsidRPr="001019AC" w:rsidRDefault="00EE2ABF" w:rsidP="0014414A">
                            <w:pPr>
                              <w:tabs>
                                <w:tab w:val="left" w:pos="916"/>
                                <w:tab w:val="left" w:pos="1832"/>
                                <w:tab w:val="left" w:pos="2748"/>
                                <w:tab w:val="left" w:pos="3664"/>
                                <w:tab w:val="left" w:pos="4580"/>
                                <w:tab w:val="left" w:pos="5496"/>
                                <w:tab w:val="left" w:pos="6412"/>
                                <w:tab w:val="left" w:pos="7328"/>
                                <w:tab w:val="left" w:pos="8244"/>
                                <w:tab w:val="left" w:pos="9160"/>
                                <w:tab w:val="left" w:pos="10076"/>
                                <w:tab w:val="left" w:pos="10992"/>
                                <w:tab w:val="left" w:pos="11908"/>
                                <w:tab w:val="left" w:pos="12824"/>
                                <w:tab w:val="left" w:pos="13740"/>
                                <w:tab w:val="left" w:pos="14656"/>
                              </w:tabs>
                              <w:spacing w:after="0" w:line="240" w:lineRule="auto"/>
                              <w:jc w:val="center"/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Courier New" w:eastAsia="Times New Roman" w:hAnsi="Courier New" w:cs="Courier New"/>
                                <w:b/>
                                <w:caps/>
                                <w:sz w:val="52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LET’s THINK!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116" o:spid="_x0000_s1101" type="#_x0000_t202" style="position:absolute;margin-left:-51.9pt;margin-top:15pt;width:415.15pt;height:50.4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" filled="f" stroked="f">
                <v:textbox>
                  <w:txbxContent>
                    <w:p w:rsidR="00EE2ABF" w:rsidRPr="001019AC" w:rsidRDefault="00EE2ABF" w:rsidP="0014414A">
                      <w:pPr>
                        <w:tabs>
                          <w:tab w:val="left" w:pos="916"/>
                          <w:tab w:val="left" w:pos="1832"/>
                          <w:tab w:val="left" w:pos="2748"/>
                          <w:tab w:val="left" w:pos="3664"/>
                          <w:tab w:val="left" w:pos="4580"/>
                          <w:tab w:val="left" w:pos="5496"/>
                          <w:tab w:val="left" w:pos="6412"/>
                          <w:tab w:val="left" w:pos="7328"/>
                          <w:tab w:val="left" w:pos="8244"/>
                          <w:tab w:val="left" w:pos="9160"/>
                          <w:tab w:val="left" w:pos="10076"/>
                          <w:tab w:val="left" w:pos="10992"/>
                          <w:tab w:val="left" w:pos="11908"/>
                          <w:tab w:val="left" w:pos="12824"/>
                          <w:tab w:val="left" w:pos="13740"/>
                          <w:tab w:val="left" w:pos="14656"/>
                        </w:tabs>
                        <w:spacing w:after="0" w:line="240" w:lineRule="auto"/>
                        <w:jc w:val="center"/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Courier New" w:eastAsia="Times New Roman" w:hAnsi="Courier New" w:cs="Courier New"/>
                          <w:b/>
                          <w:caps/>
                          <w:sz w:val="52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LET’s THINK!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1968" behindDoc="0" locked="0" layoutInCell="1" allowOverlap="1" wp14:anchorId="79527D7C" wp14:editId="6CA4F568">
            <wp:simplePos x="0" y="0"/>
            <wp:positionH relativeFrom="column">
              <wp:posOffset>-178130</wp:posOffset>
            </wp:positionH>
            <wp:positionV relativeFrom="paragraph">
              <wp:posOffset>66370</wp:posOffset>
            </wp:positionV>
            <wp:extent cx="795647" cy="795647"/>
            <wp:effectExtent l="0" t="0" r="5080" b="5080"/>
            <wp:wrapNone/>
            <wp:docPr id="3115" name="rg_hi" descr="http://t2.gstatic.com/images?q=tbn:ANd9GcRziJywcKwZSZKI8dZ215wzAErYGmP1WulapohdKRrUH05MHb54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8" name="rg_hi" descr="http://t2.gstatic.com/images?q=tbn:ANd9GcRziJywcKwZSZKI8dZ215wzAErYGmP1WulapohdKRrUH05MHb54Fw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557" cy="794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4414A" w:rsidRDefault="0014414A">
      <w:pPr>
        <w:rPr>
          <w:rFonts w:ascii="Comic Sans MS" w:hAnsi="Comic Sans MS"/>
          <w:sz w:val="24"/>
          <w:lang w:val="fr-FR"/>
        </w:rPr>
      </w:pPr>
    </w:p>
    <w:p w:rsidR="0014414A" w:rsidRDefault="0014414A">
      <w:pPr>
        <w:rPr>
          <w:rFonts w:ascii="Comic Sans MS" w:hAnsi="Comic Sans MS"/>
          <w:sz w:val="24"/>
          <w:lang w:val="fr-FR"/>
        </w:rPr>
      </w:pPr>
    </w:p>
    <w:p w:rsidR="0014414A" w:rsidRDefault="0014414A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 xml:space="preserve">Quand la personne </w:t>
      </w:r>
      <w:r w:rsidRPr="0014414A">
        <w:rPr>
          <w:rFonts w:ascii="Comic Sans MS" w:hAnsi="Comic Sans MS"/>
          <w:color w:val="00B050"/>
          <w:sz w:val="24"/>
          <w:u w:val="single"/>
          <w:lang w:val="fr-FR"/>
        </w:rPr>
        <w:t>a voulu</w:t>
      </w:r>
      <w:r w:rsidRPr="0014414A">
        <w:rPr>
          <w:rFonts w:ascii="Comic Sans MS" w:hAnsi="Comic Sans MS"/>
          <w:color w:val="00B050"/>
          <w:sz w:val="24"/>
          <w:lang w:val="fr-FR"/>
        </w:rPr>
        <w:t xml:space="preserve"> </w:t>
      </w:r>
      <w:r>
        <w:rPr>
          <w:rFonts w:ascii="Comic Sans MS" w:hAnsi="Comic Sans MS"/>
          <w:sz w:val="24"/>
          <w:lang w:val="fr-FR"/>
        </w:rPr>
        <w:t>faire l’activité, elle a répondu :</w:t>
      </w:r>
    </w:p>
    <w:p w:rsidR="0014414A" w:rsidRDefault="0014414A" w:rsidP="0014414A">
      <w:pPr>
        <w:tabs>
          <w:tab w:val="left" w:pos="4111"/>
          <w:tab w:val="left" w:pos="8789"/>
        </w:tabs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u w:val="single"/>
          <w:lang w:val="fr-FR"/>
        </w:rPr>
        <w:tab/>
      </w:r>
      <w:r>
        <w:rPr>
          <w:rFonts w:ascii="Comic Sans MS" w:hAnsi="Comic Sans MS"/>
          <w:sz w:val="24"/>
          <w:lang w:val="fr-FR"/>
        </w:rPr>
        <w:t xml:space="preserve">  </w:t>
      </w:r>
      <w:proofErr w:type="gramStart"/>
      <w:r>
        <w:rPr>
          <w:rFonts w:ascii="Comic Sans MS" w:hAnsi="Comic Sans MS"/>
          <w:sz w:val="24"/>
          <w:lang w:val="fr-FR"/>
        </w:rPr>
        <w:t>ou</w:t>
      </w:r>
      <w:proofErr w:type="gramEnd"/>
      <w:r>
        <w:rPr>
          <w:rFonts w:ascii="Comic Sans MS" w:hAnsi="Comic Sans MS"/>
          <w:sz w:val="24"/>
          <w:lang w:val="fr-FR"/>
        </w:rPr>
        <w:t xml:space="preserve">  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14414A" w:rsidRDefault="0014414A" w:rsidP="0014414A">
      <w:pPr>
        <w:tabs>
          <w:tab w:val="left" w:pos="4111"/>
          <w:tab w:val="left" w:pos="8505"/>
        </w:tabs>
        <w:rPr>
          <w:rFonts w:ascii="Comic Sans MS" w:hAnsi="Comic Sans MS"/>
          <w:sz w:val="24"/>
          <w:u w:val="single"/>
          <w:lang w:val="fr-FR"/>
        </w:rPr>
      </w:pPr>
    </w:p>
    <w:p w:rsidR="0014414A" w:rsidRDefault="0014414A" w:rsidP="0014414A">
      <w:pPr>
        <w:tabs>
          <w:tab w:val="left" w:pos="4111"/>
          <w:tab w:val="left" w:pos="8789"/>
        </w:tabs>
        <w:rPr>
          <w:rFonts w:ascii="Comic Sans MS" w:hAnsi="Comic Sans MS"/>
          <w:sz w:val="24"/>
          <w:lang w:val="fr-FR"/>
        </w:rPr>
      </w:pPr>
      <w:r w:rsidRPr="0014414A">
        <w:rPr>
          <w:rFonts w:ascii="Comic Sans MS" w:hAnsi="Comic Sans MS"/>
          <w:sz w:val="24"/>
          <w:lang w:val="fr-FR"/>
        </w:rPr>
        <w:t>Quand</w:t>
      </w:r>
      <w:r>
        <w:rPr>
          <w:rFonts w:ascii="Comic Sans MS" w:hAnsi="Comic Sans MS"/>
          <w:sz w:val="24"/>
          <w:lang w:val="fr-FR"/>
        </w:rPr>
        <w:t xml:space="preserve"> la personne </w:t>
      </w:r>
      <w:r w:rsidRPr="0014414A">
        <w:rPr>
          <w:rFonts w:ascii="Comic Sans MS" w:hAnsi="Comic Sans MS"/>
          <w:color w:val="FF0000"/>
          <w:sz w:val="24"/>
          <w:u w:val="single"/>
          <w:lang w:val="fr-FR"/>
        </w:rPr>
        <w:t>n’a pas voulu</w:t>
      </w:r>
      <w:r w:rsidRPr="0014414A">
        <w:rPr>
          <w:rFonts w:ascii="Comic Sans MS" w:hAnsi="Comic Sans MS"/>
          <w:color w:val="FF0000"/>
          <w:sz w:val="24"/>
          <w:lang w:val="fr-FR"/>
        </w:rPr>
        <w:t xml:space="preserve"> </w:t>
      </w:r>
      <w:r>
        <w:rPr>
          <w:rFonts w:ascii="Comic Sans MS" w:hAnsi="Comic Sans MS"/>
          <w:sz w:val="24"/>
          <w:lang w:val="fr-FR"/>
        </w:rPr>
        <w:t>faire l’activité, elle a répondu :</w:t>
      </w:r>
    </w:p>
    <w:p w:rsidR="0014414A" w:rsidRDefault="0014414A" w:rsidP="0014414A">
      <w:pPr>
        <w:tabs>
          <w:tab w:val="left" w:pos="4111"/>
          <w:tab w:val="left" w:pos="8789"/>
        </w:tabs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u w:val="single"/>
          <w:lang w:val="fr-FR"/>
        </w:rPr>
        <w:tab/>
      </w:r>
      <w:r>
        <w:rPr>
          <w:rFonts w:ascii="Comic Sans MS" w:hAnsi="Comic Sans MS"/>
          <w:sz w:val="24"/>
          <w:lang w:val="fr-FR"/>
        </w:rPr>
        <w:t xml:space="preserve">  </w:t>
      </w:r>
      <w:proofErr w:type="gramStart"/>
      <w:r>
        <w:rPr>
          <w:rFonts w:ascii="Comic Sans MS" w:hAnsi="Comic Sans MS"/>
          <w:sz w:val="24"/>
          <w:lang w:val="fr-FR"/>
        </w:rPr>
        <w:t>ou</w:t>
      </w:r>
      <w:proofErr w:type="gramEnd"/>
      <w:r>
        <w:rPr>
          <w:rFonts w:ascii="Comic Sans MS" w:hAnsi="Comic Sans MS"/>
          <w:sz w:val="24"/>
          <w:lang w:val="fr-FR"/>
        </w:rPr>
        <w:t xml:space="preserve">  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CB7AA5" w:rsidRPr="0014414A" w:rsidRDefault="00CB7AA5" w:rsidP="0014414A">
      <w:pPr>
        <w:tabs>
          <w:tab w:val="left" w:pos="4111"/>
          <w:tab w:val="left" w:pos="8789"/>
        </w:tabs>
        <w:rPr>
          <w:rFonts w:ascii="Comic Sans MS" w:hAnsi="Comic Sans MS"/>
          <w:sz w:val="24"/>
          <w:lang w:val="fr-FR"/>
        </w:rPr>
      </w:pPr>
      <w:r w:rsidRPr="0014414A">
        <w:rPr>
          <w:rFonts w:ascii="Comic Sans MS" w:hAnsi="Comic Sans MS"/>
          <w:sz w:val="24"/>
          <w:lang w:val="fr-FR"/>
        </w:rPr>
        <w:br w:type="page"/>
      </w:r>
    </w:p>
    <w:p w:rsidR="002E0D9C" w:rsidRDefault="005E52EB" w:rsidP="008B51A3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w:lastRenderedPageBreak/>
        <w:drawing>
          <wp:anchor distT="0" distB="0" distL="114300" distR="114300" simplePos="0" relativeHeight="251735040" behindDoc="0" locked="0" layoutInCell="1" allowOverlap="1" wp14:anchorId="37FD460D" wp14:editId="0A7530AD">
            <wp:simplePos x="0" y="0"/>
            <wp:positionH relativeFrom="column">
              <wp:posOffset>-189230</wp:posOffset>
            </wp:positionH>
            <wp:positionV relativeFrom="paragraph">
              <wp:posOffset>-319925</wp:posOffset>
            </wp:positionV>
            <wp:extent cx="5878285" cy="4151596"/>
            <wp:effectExtent l="0" t="0" r="8255" b="1905"/>
            <wp:wrapNone/>
            <wp:docPr id="3121" name="Picture 3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gpa003.jpg"/>
                    <pic:cNvPicPr/>
                  </pic:nvPicPr>
                  <pic:blipFill rotWithShape="1"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6" t="49699" b="1355"/>
                    <a:stretch/>
                  </pic:blipFill>
                  <pic:spPr bwMode="auto">
                    <a:xfrm rot="10800000">
                      <a:off x="0" y="0"/>
                      <a:ext cx="5878285" cy="4151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5E52EB" w:rsidRDefault="005E52EB">
      <w:pPr>
        <w:rPr>
          <w:rFonts w:ascii="Comic Sans MS" w:hAnsi="Comic Sans MS"/>
          <w:sz w:val="24"/>
          <w:lang w:val="fr-FR"/>
        </w:rPr>
      </w:pPr>
    </w:p>
    <w:p w:rsidR="00AC1590" w:rsidRPr="00AC1590" w:rsidRDefault="00AC1590" w:rsidP="00AC1590">
      <w:pPr>
        <w:pStyle w:val="ListParagraph"/>
        <w:numPr>
          <w:ilvl w:val="0"/>
          <w:numId w:val="10"/>
        </w:numPr>
        <w:rPr>
          <w:rFonts w:ascii="Comic Sans MS" w:hAnsi="Comic Sans MS"/>
          <w:sz w:val="24"/>
          <w:lang w:val="fr-FR"/>
        </w:rPr>
      </w:pPr>
      <w:r w:rsidRPr="00AC1590">
        <w:rPr>
          <w:rFonts w:ascii="Comic Sans MS" w:hAnsi="Comic Sans MS"/>
          <w:sz w:val="24"/>
          <w:lang w:val="fr-FR"/>
        </w:rPr>
        <w:t xml:space="preserve">Lis le </w:t>
      </w:r>
      <w:r w:rsidRPr="00AC1590">
        <w:rPr>
          <w:rFonts w:ascii="Comic Sans MS" w:hAnsi="Comic Sans MS"/>
          <w:sz w:val="24"/>
          <w:u w:val="single"/>
          <w:lang w:val="fr-FR"/>
        </w:rPr>
        <w:t>1</w:t>
      </w:r>
      <w:r w:rsidRPr="00AC1590">
        <w:rPr>
          <w:rFonts w:ascii="Comic Sans MS" w:hAnsi="Comic Sans MS"/>
          <w:sz w:val="24"/>
          <w:u w:val="single"/>
          <w:vertAlign w:val="superscript"/>
          <w:lang w:val="fr-FR"/>
        </w:rPr>
        <w:t>er</w:t>
      </w:r>
      <w:r w:rsidRPr="00AC1590">
        <w:rPr>
          <w:rFonts w:ascii="Comic Sans MS" w:hAnsi="Comic Sans MS"/>
          <w:sz w:val="24"/>
          <w:u w:val="single"/>
          <w:lang w:val="fr-FR"/>
        </w:rPr>
        <w:t xml:space="preserve"> </w:t>
      </w:r>
      <w:r w:rsidRPr="00AC1590">
        <w:rPr>
          <w:rFonts w:ascii="Comic Sans MS" w:hAnsi="Comic Sans MS"/>
          <w:sz w:val="24"/>
          <w:lang w:val="fr-FR"/>
        </w:rPr>
        <w:t>courriel et trouve les informations suivantes:</w:t>
      </w:r>
    </w:p>
    <w:p w:rsidR="00AC1590" w:rsidRDefault="00AC1590" w:rsidP="00AC1590">
      <w:pPr>
        <w:pStyle w:val="ListParagraph"/>
        <w:rPr>
          <w:rFonts w:ascii="Comic Sans MS" w:hAnsi="Comic Sans MS"/>
          <w:color w:val="0070C0"/>
          <w:sz w:val="20"/>
          <w:lang w:val="fr-FR"/>
        </w:rPr>
      </w:pP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Sender?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proofErr w:type="spellStart"/>
      <w:r>
        <w:rPr>
          <w:rFonts w:ascii="Comic Sans MS" w:hAnsi="Comic Sans MS"/>
          <w:sz w:val="24"/>
          <w:lang w:val="fr-FR"/>
        </w:rPr>
        <w:t>Addressee</w:t>
      </w:r>
      <w:proofErr w:type="spellEnd"/>
      <w:r>
        <w:rPr>
          <w:rFonts w:ascii="Comic Sans MS" w:hAnsi="Comic Sans MS"/>
          <w:sz w:val="24"/>
          <w:lang w:val="fr-FR"/>
        </w:rPr>
        <w:t>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proofErr w:type="spellStart"/>
      <w:r>
        <w:rPr>
          <w:rFonts w:ascii="Comic Sans MS" w:hAnsi="Comic Sans MS"/>
          <w:sz w:val="24"/>
          <w:lang w:val="fr-FR"/>
        </w:rPr>
        <w:t>Subject</w:t>
      </w:r>
      <w:proofErr w:type="spellEnd"/>
      <w:r>
        <w:rPr>
          <w:rFonts w:ascii="Comic Sans MS" w:hAnsi="Comic Sans MS"/>
          <w:sz w:val="24"/>
          <w:lang w:val="fr-FR"/>
        </w:rPr>
        <w:t>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 w:rsidP="00AC1590">
      <w:pPr>
        <w:pStyle w:val="ListParagraph"/>
        <w:tabs>
          <w:tab w:val="left" w:pos="2268"/>
          <w:tab w:val="left" w:pos="8789"/>
        </w:tabs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Date?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505"/>
        </w:tabs>
        <w:rPr>
          <w:rFonts w:ascii="Comic Sans MS" w:hAnsi="Comic Sans MS"/>
          <w:sz w:val="24"/>
          <w:u w:val="single"/>
          <w:lang w:val="fr-FR"/>
        </w:rPr>
      </w:pPr>
    </w:p>
    <w:p w:rsidR="00AC1590" w:rsidRDefault="00AC1590" w:rsidP="00AC1590">
      <w:pPr>
        <w:pStyle w:val="ListParagraph"/>
        <w:numPr>
          <w:ilvl w:val="0"/>
          <w:numId w:val="10"/>
        </w:num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Lis les deux courriels et réponds en Français :</w:t>
      </w:r>
    </w:p>
    <w:p w:rsidR="00AC1590" w:rsidRDefault="00AC1590" w:rsidP="00AC1590">
      <w:pPr>
        <w:pStyle w:val="ListParagraph"/>
        <w:rPr>
          <w:rFonts w:ascii="Comic Sans MS" w:hAnsi="Comic Sans MS"/>
          <w:sz w:val="24"/>
          <w:lang w:val="fr-FR"/>
        </w:rPr>
      </w:pPr>
    </w:p>
    <w:p w:rsid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Qu’est-ce que Brad propose à Wendy ?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Pourquoi ? (2 raisons)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Quand ? (Jour et heure)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Où ?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Quand doit-elle répondre ?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Est-ce que Wendy accepte l’invitation ?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Quelle précision demande Wendy ?</w:t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>
      <w:pPr>
        <w:rPr>
          <w:rFonts w:ascii="Comic Sans MS" w:hAnsi="Comic Sans MS"/>
          <w:noProof/>
          <w:sz w:val="24"/>
        </w:rPr>
      </w:pPr>
    </w:p>
    <w:p w:rsidR="00AC1590" w:rsidRDefault="00CA780D">
      <w:pPr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noProof/>
          <w:sz w:val="24"/>
        </w:rPr>
        <w:lastRenderedPageBreak/>
        <w:drawing>
          <wp:anchor distT="0" distB="0" distL="114300" distR="114300" simplePos="0" relativeHeight="251737088" behindDoc="0" locked="0" layoutInCell="1" allowOverlap="1" wp14:anchorId="78060E42" wp14:editId="1B5DE6DA">
            <wp:simplePos x="0" y="0"/>
            <wp:positionH relativeFrom="column">
              <wp:posOffset>9546</wp:posOffset>
            </wp:positionH>
            <wp:positionV relativeFrom="paragraph">
              <wp:posOffset>-215265</wp:posOffset>
            </wp:positionV>
            <wp:extent cx="5878195" cy="4150995"/>
            <wp:effectExtent l="0" t="0" r="8255" b="1905"/>
            <wp:wrapNone/>
            <wp:docPr id="3122" name="Picture 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egpa003.jpg"/>
                    <pic:cNvPicPr/>
                  </pic:nvPicPr>
                  <pic:blipFill rotWithShape="1"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25000"/>
                              </a14:imgEffect>
                              <a14:imgEffect>
                                <a14:saturation sat="2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6" t="49699" b="1355"/>
                    <a:stretch/>
                  </pic:blipFill>
                  <pic:spPr bwMode="auto">
                    <a:xfrm rot="10800000">
                      <a:off x="0" y="0"/>
                      <a:ext cx="5878195" cy="415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CA780D" w:rsidRDefault="00CA780D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Default="00AC1590">
      <w:pPr>
        <w:rPr>
          <w:rFonts w:ascii="Comic Sans MS" w:hAnsi="Comic Sans MS"/>
          <w:sz w:val="24"/>
          <w:u w:val="single"/>
          <w:lang w:val="fr-FR"/>
        </w:rPr>
      </w:pPr>
    </w:p>
    <w:p w:rsidR="00AC1590" w:rsidRPr="00AC1590" w:rsidRDefault="00AC1590" w:rsidP="00AC1590">
      <w:pPr>
        <w:pStyle w:val="ListParagraph"/>
        <w:numPr>
          <w:ilvl w:val="0"/>
          <w:numId w:val="11"/>
        </w:numPr>
        <w:rPr>
          <w:rFonts w:ascii="Comic Sans MS" w:hAnsi="Comic Sans MS"/>
          <w:sz w:val="24"/>
        </w:rPr>
      </w:pPr>
      <w:r w:rsidRPr="00AC1590">
        <w:rPr>
          <w:rFonts w:ascii="Comic Sans MS" w:hAnsi="Comic Sans MS"/>
          <w:sz w:val="24"/>
        </w:rPr>
        <w:t>Read the first email and find the following information:</w:t>
      </w:r>
    </w:p>
    <w:p w:rsidR="00AC1590" w:rsidRPr="00AC1590" w:rsidRDefault="00AC1590" w:rsidP="00AC1590">
      <w:pPr>
        <w:pStyle w:val="ListParagraph"/>
        <w:rPr>
          <w:rFonts w:ascii="Comic Sans MS" w:hAnsi="Comic Sans MS"/>
          <w:color w:val="0070C0"/>
          <w:sz w:val="20"/>
        </w:rPr>
      </w:pP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Sender?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proofErr w:type="spellStart"/>
      <w:r>
        <w:rPr>
          <w:rFonts w:ascii="Comic Sans MS" w:hAnsi="Comic Sans MS"/>
          <w:sz w:val="24"/>
          <w:lang w:val="fr-FR"/>
        </w:rPr>
        <w:t>Addressee</w:t>
      </w:r>
      <w:proofErr w:type="spellEnd"/>
      <w:r>
        <w:rPr>
          <w:rFonts w:ascii="Comic Sans MS" w:hAnsi="Comic Sans MS"/>
          <w:sz w:val="24"/>
          <w:lang w:val="fr-FR"/>
        </w:rPr>
        <w:t>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  <w:lang w:val="fr-FR"/>
        </w:rPr>
      </w:pPr>
      <w:proofErr w:type="spellStart"/>
      <w:r>
        <w:rPr>
          <w:rFonts w:ascii="Comic Sans MS" w:hAnsi="Comic Sans MS"/>
          <w:sz w:val="24"/>
          <w:lang w:val="fr-FR"/>
        </w:rPr>
        <w:t>Subject</w:t>
      </w:r>
      <w:proofErr w:type="spellEnd"/>
      <w:r>
        <w:rPr>
          <w:rFonts w:ascii="Comic Sans MS" w:hAnsi="Comic Sans MS"/>
          <w:sz w:val="24"/>
          <w:lang w:val="fr-FR"/>
        </w:rPr>
        <w:t>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Default="00AC1590" w:rsidP="00AC1590">
      <w:pPr>
        <w:pStyle w:val="ListParagraph"/>
        <w:tabs>
          <w:tab w:val="left" w:pos="2268"/>
          <w:tab w:val="left" w:pos="8789"/>
        </w:tabs>
        <w:rPr>
          <w:rFonts w:ascii="Comic Sans MS" w:hAnsi="Comic Sans MS"/>
          <w:sz w:val="24"/>
          <w:u w:val="single"/>
          <w:lang w:val="fr-FR"/>
        </w:rPr>
      </w:pPr>
      <w:r>
        <w:rPr>
          <w:rFonts w:ascii="Comic Sans MS" w:hAnsi="Comic Sans MS"/>
          <w:sz w:val="24"/>
          <w:lang w:val="fr-FR"/>
        </w:rPr>
        <w:t>Date?</w:t>
      </w:r>
      <w:r>
        <w:rPr>
          <w:rFonts w:ascii="Comic Sans MS" w:hAnsi="Comic Sans MS"/>
          <w:sz w:val="24"/>
          <w:lang w:val="fr-FR"/>
        </w:rPr>
        <w:tab/>
      </w:r>
      <w:r>
        <w:rPr>
          <w:rFonts w:ascii="Comic Sans MS" w:hAnsi="Comic Sans MS"/>
          <w:sz w:val="24"/>
          <w:u w:val="single"/>
          <w:lang w:val="fr-FR"/>
        </w:rPr>
        <w:tab/>
      </w:r>
    </w:p>
    <w:p w:rsidR="00AC1590" w:rsidRPr="00AC1590" w:rsidRDefault="00AC1590" w:rsidP="00AC1590">
      <w:pPr>
        <w:pStyle w:val="ListParagraph"/>
        <w:tabs>
          <w:tab w:val="left" w:pos="2268"/>
          <w:tab w:val="left" w:pos="8505"/>
        </w:tabs>
        <w:rPr>
          <w:rFonts w:ascii="Comic Sans MS" w:hAnsi="Comic Sans MS"/>
          <w:sz w:val="24"/>
          <w:u w:val="single"/>
          <w:lang w:val="fr-FR"/>
        </w:rPr>
      </w:pPr>
    </w:p>
    <w:p w:rsidR="00AC1590" w:rsidRPr="00AC1590" w:rsidRDefault="00AC1590" w:rsidP="00AC1590">
      <w:pPr>
        <w:pStyle w:val="ListParagraph"/>
        <w:numPr>
          <w:ilvl w:val="0"/>
          <w:numId w:val="11"/>
        </w:numPr>
        <w:rPr>
          <w:rFonts w:ascii="Comic Sans MS" w:hAnsi="Comic Sans MS"/>
          <w:sz w:val="24"/>
        </w:rPr>
      </w:pPr>
      <w:r w:rsidRPr="00AC1590">
        <w:rPr>
          <w:rFonts w:ascii="Comic Sans MS" w:hAnsi="Comic Sans MS"/>
          <w:sz w:val="24"/>
        </w:rPr>
        <w:t>Read both emails and answer :</w:t>
      </w:r>
    </w:p>
    <w:p w:rsidR="00AC1590" w:rsidRPr="00AC1590" w:rsidRDefault="00AC1590" w:rsidP="00AC1590">
      <w:pPr>
        <w:pStyle w:val="ListParagraph"/>
        <w:rPr>
          <w:rFonts w:ascii="Comic Sans MS" w:hAnsi="Comic Sans MS"/>
          <w:sz w:val="24"/>
        </w:rPr>
      </w:pP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</w:rPr>
        <w:t>What does Brad propose to Wendy?</w:t>
      </w:r>
      <w:r w:rsidRPr="00AC1590">
        <w:rPr>
          <w:rFonts w:ascii="Comic Sans MS" w:hAnsi="Comic Sans MS"/>
          <w:sz w:val="24"/>
          <w:u w:val="single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  <w:u w:val="single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</w:rPr>
        <w:t>Why? (2 reasons)</w:t>
      </w:r>
      <w:r w:rsidRPr="00AC1590">
        <w:rPr>
          <w:rFonts w:ascii="Comic Sans MS" w:hAnsi="Comic Sans MS"/>
          <w:sz w:val="24"/>
          <w:u w:val="single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  <w:u w:val="single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proofErr w:type="gramStart"/>
      <w:r w:rsidRPr="00AC1590">
        <w:rPr>
          <w:rFonts w:ascii="Comic Sans MS" w:hAnsi="Comic Sans MS"/>
          <w:sz w:val="24"/>
        </w:rPr>
        <w:t>When ?</w:t>
      </w:r>
      <w:proofErr w:type="gramEnd"/>
      <w:r w:rsidRPr="00AC1590">
        <w:rPr>
          <w:rFonts w:ascii="Comic Sans MS" w:hAnsi="Comic Sans MS"/>
          <w:sz w:val="24"/>
        </w:rPr>
        <w:t xml:space="preserve"> (Day and time)</w:t>
      </w:r>
      <w:r w:rsidRPr="00AC1590">
        <w:rPr>
          <w:rFonts w:ascii="Comic Sans MS" w:hAnsi="Comic Sans MS"/>
          <w:sz w:val="24"/>
          <w:u w:val="single"/>
        </w:rPr>
        <w:tab/>
      </w:r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proofErr w:type="gramStart"/>
      <w:r w:rsidRPr="00AC1590">
        <w:rPr>
          <w:rFonts w:ascii="Comic Sans MS" w:hAnsi="Comic Sans MS"/>
          <w:sz w:val="24"/>
        </w:rPr>
        <w:t>Where ?</w:t>
      </w:r>
      <w:r w:rsidRPr="00AC1590">
        <w:rPr>
          <w:rFonts w:ascii="Comic Sans MS" w:hAnsi="Comic Sans MS"/>
          <w:sz w:val="24"/>
          <w:u w:val="single"/>
        </w:rPr>
        <w:tab/>
      </w:r>
      <w:proofErr w:type="gramEnd"/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</w:rPr>
        <w:t xml:space="preserve">When must she </w:t>
      </w:r>
      <w:proofErr w:type="gramStart"/>
      <w:r w:rsidRPr="00AC1590">
        <w:rPr>
          <w:rFonts w:ascii="Comic Sans MS" w:hAnsi="Comic Sans MS"/>
          <w:sz w:val="24"/>
        </w:rPr>
        <w:t>reply ?</w:t>
      </w:r>
      <w:r w:rsidRPr="00AC1590">
        <w:rPr>
          <w:rFonts w:ascii="Comic Sans MS" w:hAnsi="Comic Sans MS"/>
          <w:sz w:val="24"/>
          <w:u w:val="single"/>
        </w:rPr>
        <w:tab/>
      </w:r>
      <w:proofErr w:type="gramEnd"/>
    </w:p>
    <w:p w:rsidR="00AC1590" w:rsidRPr="00AC1590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AC1590">
        <w:rPr>
          <w:rFonts w:ascii="Comic Sans MS" w:hAnsi="Comic Sans MS"/>
          <w:sz w:val="24"/>
        </w:rPr>
        <w:t xml:space="preserve">Does Wendy accept the </w:t>
      </w:r>
      <w:proofErr w:type="gramStart"/>
      <w:r w:rsidRPr="00AC1590">
        <w:rPr>
          <w:rFonts w:ascii="Comic Sans MS" w:hAnsi="Comic Sans MS"/>
          <w:sz w:val="24"/>
        </w:rPr>
        <w:t>invitation ?</w:t>
      </w:r>
      <w:r w:rsidRPr="00AC1590">
        <w:rPr>
          <w:rFonts w:ascii="Comic Sans MS" w:hAnsi="Comic Sans MS"/>
          <w:sz w:val="24"/>
          <w:u w:val="single"/>
        </w:rPr>
        <w:tab/>
      </w:r>
      <w:proofErr w:type="gramEnd"/>
    </w:p>
    <w:p w:rsidR="00AC1590" w:rsidRPr="005306CE" w:rsidRDefault="005306CE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5306CE">
        <w:rPr>
          <w:rFonts w:ascii="Comic Sans MS" w:hAnsi="Comic Sans MS"/>
          <w:sz w:val="24"/>
        </w:rPr>
        <w:t xml:space="preserve">What extra information does Wendy ask </w:t>
      </w:r>
      <w:proofErr w:type="gramStart"/>
      <w:r w:rsidRPr="005306CE">
        <w:rPr>
          <w:rFonts w:ascii="Comic Sans MS" w:hAnsi="Comic Sans MS"/>
          <w:sz w:val="24"/>
        </w:rPr>
        <w:t>for</w:t>
      </w:r>
      <w:r w:rsidR="00AC1590" w:rsidRPr="005306CE">
        <w:rPr>
          <w:rFonts w:ascii="Comic Sans MS" w:hAnsi="Comic Sans MS"/>
          <w:sz w:val="24"/>
        </w:rPr>
        <w:t> ?</w:t>
      </w:r>
      <w:r w:rsidR="00AC1590" w:rsidRPr="005306CE">
        <w:rPr>
          <w:rFonts w:ascii="Comic Sans MS" w:hAnsi="Comic Sans MS"/>
          <w:sz w:val="24"/>
          <w:u w:val="single"/>
        </w:rPr>
        <w:tab/>
      </w:r>
      <w:proofErr w:type="gramEnd"/>
    </w:p>
    <w:p w:rsidR="005306CE" w:rsidRDefault="00AC1590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  <w:r w:rsidRPr="005306CE">
        <w:rPr>
          <w:rFonts w:ascii="Comic Sans MS" w:hAnsi="Comic Sans MS"/>
          <w:sz w:val="24"/>
          <w:u w:val="single"/>
        </w:rPr>
        <w:tab/>
      </w:r>
    </w:p>
    <w:p w:rsidR="00CA780D" w:rsidRDefault="00CA780D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</w:p>
    <w:p w:rsidR="00CA780D" w:rsidRDefault="00CA780D" w:rsidP="00AC1590">
      <w:pPr>
        <w:pStyle w:val="ListParagraph"/>
        <w:tabs>
          <w:tab w:val="left" w:pos="8789"/>
        </w:tabs>
        <w:spacing w:after="120" w:line="240" w:lineRule="auto"/>
        <w:contextualSpacing w:val="0"/>
        <w:rPr>
          <w:rFonts w:ascii="Comic Sans MS" w:hAnsi="Comic Sans MS"/>
          <w:sz w:val="24"/>
          <w:u w:val="single"/>
        </w:rPr>
      </w:pPr>
    </w:p>
    <w:p w:rsidR="001802D0" w:rsidRDefault="001802D0" w:rsidP="008B51A3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5162CE8D" wp14:editId="569AC898">
                <wp:simplePos x="0" y="0"/>
                <wp:positionH relativeFrom="column">
                  <wp:posOffset>-700405</wp:posOffset>
                </wp:positionH>
                <wp:positionV relativeFrom="paragraph">
                  <wp:posOffset>-162783</wp:posOffset>
                </wp:positionV>
                <wp:extent cx="4429760" cy="991870"/>
                <wp:effectExtent l="0" t="0" r="0" b="0"/>
                <wp:wrapNone/>
                <wp:docPr id="3127" name="Group 31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29760" cy="991870"/>
                          <a:chOff x="0" y="0"/>
                          <a:chExt cx="3160706" cy="992344"/>
                        </a:xfrm>
                      </wpg:grpSpPr>
                      <wps:wsp>
                        <wps:cNvPr id="3125" name="Text Box 3125"/>
                        <wps:cNvSpPr txBox="1"/>
                        <wps:spPr>
                          <a:xfrm>
                            <a:off x="508409" y="130649"/>
                            <a:ext cx="2652297" cy="861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CC75E4" w:rsidRDefault="00EE2ABF" w:rsidP="001802D0">
                              <w:pPr>
                                <w:jc w:val="center"/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Your task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26" name="rg_hi" descr="http://t2.gstatic.com/images?q=tbn:ANd9GcR5PRH-VupwL2GIK41-G2gIuFhLLV0_OwWShLqcQudriYqAP3kbVQ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0864" cy="676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3127" o:spid="_x0000_s1102" style="position:absolute;margin-left:-55.15pt;margin-top:-12.8pt;width:348.8pt;height:78.1pt;z-index:251740160;mso-width-relative:margin;mso-height-relative:margin" coordsize="31607,992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">
                <v:shape id="Text Box 3125" o:spid="_x0000_s1103" type="#_x0000_t202" style="position:absolute;left:5084;top:1306;width:26523;height:8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sR5sUA&#10;AADdAAAADwAAAGRycy9kb3ducmV2LnhtbESPQWvCQBSE74L/YXmCN93VVmnTbKS0CJ4qxrbQ2yP7&#10;TEKzb0N2Nem/7wqCx2FmvmHSzWAbcaHO1441LOYKBHHhTM2lhs/jdvYEwgdkg41j0vBHHjbZeJRi&#10;YlzPB7rkoRQRwj5BDVUIbSKlLyqy6OeuJY7eyXUWQ5RdKU2HfYTbRi6VWkuLNceFClt6q6j4zc9W&#10;w9fH6ef7Ue3Ld7tqezcoyfZZaj2dDK8vIAIN4R6+tXdGw8NiuYLrm/gEZP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uxHmxQAAAN0AAAAPAAAAAAAAAAAAAAAAAJgCAABkcnMv&#10;ZG93bnJldi54bWxQSwUGAAAAAAQABAD1AAAAigMAAAAA&#10;" filled="f" stroked="f">
                  <v:fill o:detectmouseclick="t"/>
                  <v:textbox>
                    <w:txbxContent>
                      <w:p w:rsidR="00EE2ABF" w:rsidRPr="00CC75E4" w:rsidRDefault="00EE2ABF" w:rsidP="001802D0">
                        <w:pPr>
                          <w:jc w:val="center"/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Your task</w:t>
                        </w:r>
                      </w:p>
                    </w:txbxContent>
                  </v:textbox>
                </v:shape>
                <v:shape id="rg_hi" o:spid="_x0000_s1104" type="#_x0000_t75" alt="http://t2.gstatic.com/images?q=tbn:ANd9GcR5PRH-VupwL2GIK41-G2gIuFhLLV0_OwWShLqcQudriYqAP3kbVQ" style="position:absolute;width:6608;height:67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5Xg5PFAAAA3QAAAA8AAABkcnMvZG93bnJldi54bWxEj0FrwkAUhO+C/2F5Qi+iGyMEja5iCwGF&#10;XEyL50f2NQndfRuyW03/fbdQ8DjMzDfM/jhaI+40+M6xgtUyAUFcO91xo+DjvVhsQPiArNE4JgU/&#10;5OF4mE72mGv34Cvdq9CICGGfo4I2hD6X0tctWfRL1xNH79MNFkOUQyP1gI8It0amSZJJix3HhRZ7&#10;emup/qq+rQKTvpaFuchbGei8mWenuiu2pVIvs/G0AxFoDM/wf/usFaxXaQZ/b+ITkId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V4OTxQAAAN0AAAAPAAAAAAAAAAAAAAAA&#10;AJ8CAABkcnMvZG93bnJldi54bWxQSwUGAAAAAAQABAD3AAAAkQMAAAAA&#10;">
                  <v:imagedata r:id="rId48" o:title="ANd9GcR5PRH-VupwL2GIK41-G2gIuFhLLV0_OwWShLqcQudriYqAP3kbVQ"/>
                  <v:path arrowok="t"/>
                </v:shape>
              </v:group>
            </w:pict>
          </mc:Fallback>
        </mc:AlternateContent>
      </w:r>
    </w:p>
    <w:p w:rsidR="00CA780D" w:rsidRPr="00A86FA1" w:rsidRDefault="00CA780D" w:rsidP="008B51A3">
      <w:pPr>
        <w:rPr>
          <w:rFonts w:ascii="Comic Sans MS" w:hAnsi="Comic Sans MS"/>
          <w:sz w:val="24"/>
        </w:rPr>
      </w:pPr>
    </w:p>
    <w:p w:rsidR="00CB7AA5" w:rsidRDefault="000B2001" w:rsidP="008B51A3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 wp14:anchorId="6EA6E04C" wp14:editId="12F7AF82">
                <wp:simplePos x="0" y="0"/>
                <wp:positionH relativeFrom="column">
                  <wp:posOffset>-94615</wp:posOffset>
                </wp:positionH>
                <wp:positionV relativeFrom="paragraph">
                  <wp:posOffset>553720</wp:posOffset>
                </wp:positionV>
                <wp:extent cx="6020435" cy="3526790"/>
                <wp:effectExtent l="0" t="0" r="18415" b="16510"/>
                <wp:wrapNone/>
                <wp:docPr id="3132" name="Group 31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0435" cy="3526790"/>
                          <a:chOff x="0" y="0"/>
                          <a:chExt cx="6020790" cy="3526972"/>
                        </a:xfrm>
                      </wpg:grpSpPr>
                      <pic:pic xmlns:pic="http://schemas.openxmlformats.org/drawingml/2006/picture">
                        <pic:nvPicPr>
                          <pic:cNvPr id="3128" name="il_fi" descr="http://abbyandme.com/wp-content/themes/abby/images/tutorials/yahoo-email-template.g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63" b="7852"/>
                          <a:stretch/>
                        </pic:blipFill>
                        <pic:spPr bwMode="auto">
                          <a:xfrm>
                            <a:off x="0" y="0"/>
                            <a:ext cx="6020790" cy="352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29" name="Rectangle 3129"/>
                        <wps:cNvSpPr/>
                        <wps:spPr>
                          <a:xfrm>
                            <a:off x="641268" y="71252"/>
                            <a:ext cx="4726305" cy="272737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Pr="009A4D73" w:rsidRDefault="00EE2ABF" w:rsidP="009A4D73">
                              <w:pPr>
                                <w:spacing w:after="0" w:line="240" w:lineRule="auto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Ben </w:t>
                              </w:r>
                              <w:proofErr w:type="gramStart"/>
                              <w:r>
                                <w:rPr>
                                  <w:sz w:val="18"/>
                                </w:rPr>
                                <w:t xml:space="preserve">Harris  </w:t>
                              </w:r>
                              <w:r>
                                <w:rPr>
                                  <w:rFonts w:cstheme="minorHAnsi"/>
                                  <w:sz w:val="18"/>
                                </w:rPr>
                                <w:t>&lt;</w:t>
                              </w:r>
                              <w:proofErr w:type="gramEnd"/>
                              <w:r>
                                <w:rPr>
                                  <w:sz w:val="18"/>
                                </w:rPr>
                                <w:t>ben.harris96@yahoo.co.uk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0" name="Rectangle 3130"/>
                        <wps:cNvSpPr/>
                        <wps:spPr>
                          <a:xfrm>
                            <a:off x="641268" y="593766"/>
                            <a:ext cx="4726305" cy="27241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Pr="009A4D73" w:rsidRDefault="00EE2ABF" w:rsidP="009A4D73">
                              <w:pPr>
                                <w:spacing w:after="0" w:line="240" w:lineRule="auto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Champions League final!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1" name="Rectangle 3131"/>
                        <wps:cNvSpPr/>
                        <wps:spPr>
                          <a:xfrm>
                            <a:off x="0" y="1603169"/>
                            <a:ext cx="6020435" cy="192341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 w:rsidRPr="009A4D73">
                                <w:rPr>
                                  <w:sz w:val="24"/>
                                </w:rPr>
                                <w:t>Hi Ben!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I have two tickets for the Champions League final 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in  #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>~@+$*&amp;~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Would you   #*?*&gt;&lt;      #@&gt;    &lt;&gt;#*#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~  with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 xml:space="preserve"> me?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It’s on   &lt;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?/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>#;$%     at    &amp;* o’clock.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Please £^%&amp;~#*/   as soon as possible,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£”%*()</w:t>
                              </w:r>
                            </w:p>
                            <w:p w:rsidR="00EE2ABF" w:rsidRDefault="00EE2ABF" w:rsidP="009A4D73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John </w:t>
                              </w:r>
                            </w:p>
                            <w:p w:rsidR="00EE2ABF" w:rsidRPr="009A4D73" w:rsidRDefault="00EE2ABF" w:rsidP="009A4D73">
                              <w:pPr>
                                <w:spacing w:after="120" w:line="240" w:lineRule="auto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32" o:spid="_x0000_s1105" style="position:absolute;margin-left:-7.45pt;margin-top:43.6pt;width:474.05pt;height:277.7pt;z-index:251746304" coordsize="60207,35269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">
                <v:shape id="il_fi" o:spid="_x0000_s1106" type="#_x0000_t75" alt="http://abbyandme.com/wp-content/themes/abby/images/tutorials/yahoo-email-template.gif" style="position:absolute;width:60207;height:35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+S9PDAAAA3QAAAA8AAABkcnMvZG93bnJldi54bWxET89rwjAUvg/8H8ITvIyZ1oFIZ5RREMSL&#10;WxW8Pptn29m8lCTa+t+bw8Djx/d7uR5MK+7kfGNZQTpNQBCXVjdcKTgeNh8LED4ga2wtk4IHeViv&#10;Rm9LzLTt+ZfuRahEDGGfoYI6hC6T0pc1GfRT2xFH7mKdwRChq6R22Mdw08pZksylwYZjQ40d5TWV&#10;1+JmFJx/dtfzrk3zvTnl7+72VxXHS6/UZDx8f4EINISX+N+91Qo+01mcG9/EJyBXT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n5L08MAAADdAAAADwAAAAAAAAAAAAAAAACf&#10;AgAAZHJzL2Rvd25yZXYueG1sUEsFBgAAAAAEAAQA9wAAAI8DAAAAAA==&#10;">
                  <v:imagedata r:id="rId50" o:title="yahoo-email-template" croptop="5874f" cropbottom="5146f"/>
                  <v:path arrowok="t"/>
                </v:shape>
                <v:rect id="Rectangle 3129" o:spid="_x0000_s1107" style="position:absolute;left:6412;top:712;width:47263;height:27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03tcUA&#10;AADdAAAADwAAAGRycy9kb3ducmV2LnhtbESPQWvCQBSE70L/w/IEb7qJ0lKjq1RB8GLRVDw/ss8k&#10;mn0bsquJ/fVdoeBxmJlvmPmyM5W4U+NKywriUQSCOLO65FzB8Wcz/AThPLLGyjIpeJCD5eKtN8dE&#10;25YPdE99LgKEXYIKCu/rREqXFWTQjWxNHLyzbQz6IJtc6gbbADeVHEfRhzRYclgosKZ1Qdk1vRkF&#10;+XX/G+1q+o5d176f7GN1SacHpQb97msGwlPnX+H/9lYrmMTjKTzfhCc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/Te1xQAAAN0AAAAPAAAAAAAAAAAAAAAAAJgCAABkcnMv&#10;ZG93bnJldi54bWxQSwUGAAAAAAQABAD1AAAAigMAAAAA&#10;" fillcolor="white [3201]" strokecolor="#4bacc6 [3208]" strokeweight="2pt">
                  <v:textbox>
                    <w:txbxContent>
                      <w:p w:rsidR="00EE2ABF" w:rsidRPr="009A4D73" w:rsidRDefault="00EE2ABF" w:rsidP="009A4D73">
                        <w:pPr>
                          <w:spacing w:after="0" w:line="240" w:lineRule="auto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Ben </w:t>
                        </w:r>
                        <w:proofErr w:type="gramStart"/>
                        <w:r>
                          <w:rPr>
                            <w:sz w:val="18"/>
                          </w:rPr>
                          <w:t xml:space="preserve">Harris  </w:t>
                        </w:r>
                        <w:r>
                          <w:rPr>
                            <w:rFonts w:cstheme="minorHAnsi"/>
                            <w:sz w:val="18"/>
                          </w:rPr>
                          <w:t>&lt;</w:t>
                        </w:r>
                        <w:proofErr w:type="gramEnd"/>
                        <w:r>
                          <w:rPr>
                            <w:sz w:val="18"/>
                          </w:rPr>
                          <w:t>ben.harris96@yahoo.co.uk</w:t>
                        </w:r>
                      </w:p>
                    </w:txbxContent>
                  </v:textbox>
                </v:rect>
                <v:rect id="Rectangle 3130" o:spid="_x0000_s1108" style="position:absolute;left:6412;top:5937;width:47263;height:27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4I9cIA&#10;AADdAAAADwAAAGRycy9kb3ducmV2LnhtbERPTYvCMBC9C/6HMII3Tau4aNcoKghelLXKnodmtu3a&#10;TEoTbd1fvzkIHh/ve7nuTCUe1LjSsoJ4HIEgzqwuOVdwvexHcxDOI2usLJOCJzlYr/q9JSbatnym&#10;R+pzEULYJaig8L5OpHRZQQbd2NbEgfuxjUEfYJNL3WAbwk0lJ1H0IQ2WHBoKrGlXUHZL70ZBfvv6&#10;i441nWLXtbNv+9z+pouzUsNBt/kE4anzb/HLfdAKpvE07A9vwhO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Hgj1wgAAAN0AAAAPAAAAAAAAAAAAAAAAAJgCAABkcnMvZG93&#10;bnJldi54bWxQSwUGAAAAAAQABAD1AAAAhwMAAAAA&#10;" fillcolor="white [3201]" strokecolor="#4bacc6 [3208]" strokeweight="2pt">
                  <v:textbox>
                    <w:txbxContent>
                      <w:p w:rsidR="00EE2ABF" w:rsidRPr="009A4D73" w:rsidRDefault="00EE2ABF" w:rsidP="009A4D73">
                        <w:pPr>
                          <w:spacing w:after="0" w:line="240" w:lineRule="auto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Champions League final!</w:t>
                        </w:r>
                      </w:p>
                    </w:txbxContent>
                  </v:textbox>
                </v:rect>
                <v:rect id="Rectangle 3131" o:spid="_x0000_s1109" style="position:absolute;top:16031;width:60204;height:192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KtbsYA&#10;AADdAAAADwAAAGRycy9kb3ducmV2LnhtbESPQWvCQBSE74L/YXmF3swmDZYaXcUWCr1UNC2eH9ln&#10;kpp9G7LbJPrrXaHQ4zAz3zCrzWga0VPnassKkigGQVxYXXOp4PvrffYCwnlkjY1lUnAhB5v1dLLC&#10;TNuBD9TnvhQBwi5DBZX3bSalKyoy6CLbEgfvZDuDPsiulLrDIcBNI5/i+FkarDksVNjSW0XFOf81&#10;Csrz/hp/trRL3DjMj/by+pMvDko9PozbJQhPo/8P/7U/tII0SRO4vwlPQK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KtbsYAAADdAAAADwAAAAAAAAAAAAAAAACYAgAAZHJz&#10;L2Rvd25yZXYueG1sUEsFBgAAAAAEAAQA9QAAAIsDAAAAAA==&#10;" fillcolor="white [3201]" strokecolor="#4bacc6 [3208]" strokeweight="2pt">
                  <v:textbox>
                    <w:txbxContent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 w:rsidRPr="009A4D73">
                          <w:rPr>
                            <w:sz w:val="24"/>
                          </w:rPr>
                          <w:t>Hi Ben!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I have two tickets for the Champions League final </w:t>
                        </w:r>
                        <w:proofErr w:type="gramStart"/>
                        <w:r>
                          <w:rPr>
                            <w:sz w:val="24"/>
                          </w:rPr>
                          <w:t>in  #</w:t>
                        </w:r>
                        <w:proofErr w:type="gramEnd"/>
                        <w:r>
                          <w:rPr>
                            <w:sz w:val="24"/>
                          </w:rPr>
                          <w:t>~@+$*&amp;~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Would you   #*?*&gt;&lt;      #@&gt;    &lt;&gt;#*#</w:t>
                        </w:r>
                        <w:proofErr w:type="gramStart"/>
                        <w:r>
                          <w:rPr>
                            <w:sz w:val="24"/>
                          </w:rPr>
                          <w:t>~  with</w:t>
                        </w:r>
                        <w:proofErr w:type="gramEnd"/>
                        <w:r>
                          <w:rPr>
                            <w:sz w:val="24"/>
                          </w:rPr>
                          <w:t xml:space="preserve"> me?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It’s on   &lt;</w:t>
                        </w:r>
                        <w:proofErr w:type="gramStart"/>
                        <w:r>
                          <w:rPr>
                            <w:sz w:val="24"/>
                          </w:rPr>
                          <w:t>?/</w:t>
                        </w:r>
                        <w:proofErr w:type="gramEnd"/>
                        <w:r>
                          <w:rPr>
                            <w:sz w:val="24"/>
                          </w:rPr>
                          <w:t>#;$%     at    &amp;* o’clock.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Please £^%&amp;~#*/   as soon as possible,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£”%*()</w:t>
                        </w:r>
                      </w:p>
                      <w:p w:rsidR="00EE2ABF" w:rsidRDefault="00EE2ABF" w:rsidP="009A4D73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John </w:t>
                        </w:r>
                      </w:p>
                      <w:p w:rsidR="00EE2ABF" w:rsidRPr="009A4D73" w:rsidRDefault="00EE2ABF" w:rsidP="009A4D73">
                        <w:pPr>
                          <w:spacing w:after="120" w:line="240" w:lineRule="auto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 w:rsidR="001802D0" w:rsidRPr="001802D0">
        <w:rPr>
          <w:rFonts w:ascii="Comic Sans MS" w:hAnsi="Comic Sans MS"/>
          <w:sz w:val="24"/>
          <w:lang w:val="fr-FR"/>
        </w:rPr>
        <w:t xml:space="preserve">John a envoyé un message à Ben mais il y a eu un bug informatique qui a </w:t>
      </w:r>
      <w:r>
        <w:rPr>
          <w:rFonts w:ascii="Comic Sans MS" w:hAnsi="Comic Sans MS"/>
          <w:sz w:val="24"/>
          <w:lang w:val="fr-FR"/>
        </w:rPr>
        <w:t>altéré</w:t>
      </w:r>
      <w:r w:rsidR="001802D0" w:rsidRPr="001802D0">
        <w:rPr>
          <w:rFonts w:ascii="Comic Sans MS" w:hAnsi="Comic Sans MS"/>
          <w:sz w:val="24"/>
          <w:lang w:val="fr-FR"/>
        </w:rPr>
        <w:t xml:space="preserve"> des mots. </w:t>
      </w:r>
      <w:r w:rsidR="001802D0">
        <w:rPr>
          <w:rFonts w:ascii="Comic Sans MS" w:hAnsi="Comic Sans MS"/>
          <w:sz w:val="24"/>
          <w:lang w:val="fr-FR"/>
        </w:rPr>
        <w:t>Peux-tu aider Ben à déchiffrer le message ?</w:t>
      </w:r>
    </w:p>
    <w:p w:rsidR="000B2001" w:rsidRDefault="000B2001" w:rsidP="008B51A3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0B2001" w:rsidRPr="000B2001" w:rsidRDefault="000B2001" w:rsidP="000B2001">
      <w:pPr>
        <w:rPr>
          <w:rFonts w:ascii="Comic Sans MS" w:hAnsi="Comic Sans MS"/>
          <w:sz w:val="24"/>
          <w:lang w:val="fr-FR"/>
        </w:rPr>
      </w:pPr>
    </w:p>
    <w:p w:rsidR="002C1F92" w:rsidRDefault="000B2001" w:rsidP="000B2001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 wp14:anchorId="1F3C989F" wp14:editId="72B7C8FA">
                <wp:simplePos x="0" y="0"/>
                <wp:positionH relativeFrom="column">
                  <wp:posOffset>-97353</wp:posOffset>
                </wp:positionH>
                <wp:positionV relativeFrom="paragraph">
                  <wp:posOffset>925435</wp:posOffset>
                </wp:positionV>
                <wp:extent cx="6020435" cy="3526790"/>
                <wp:effectExtent l="0" t="0" r="18415" b="16510"/>
                <wp:wrapNone/>
                <wp:docPr id="3133" name="Group 31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20435" cy="3526790"/>
                          <a:chOff x="0" y="0"/>
                          <a:chExt cx="6020790" cy="3526972"/>
                        </a:xfrm>
                      </wpg:grpSpPr>
                      <pic:pic xmlns:pic="http://schemas.openxmlformats.org/drawingml/2006/picture">
                        <pic:nvPicPr>
                          <pic:cNvPr id="3134" name="il_fi" descr="http://abbyandme.com/wp-content/themes/abby/images/tutorials/yahoo-email-template.gif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63" b="7852"/>
                          <a:stretch/>
                        </pic:blipFill>
                        <pic:spPr bwMode="auto">
                          <a:xfrm>
                            <a:off x="0" y="0"/>
                            <a:ext cx="6020790" cy="3526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135" name="Rectangle 3135"/>
                        <wps:cNvSpPr/>
                        <wps:spPr>
                          <a:xfrm>
                            <a:off x="641268" y="71252"/>
                            <a:ext cx="4726305" cy="272737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Pr="009A4D73" w:rsidRDefault="00EE2ABF" w:rsidP="000B2001">
                              <w:pPr>
                                <w:spacing w:after="0" w:line="240" w:lineRule="auto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John </w:t>
                              </w:r>
                              <w:proofErr w:type="gramStart"/>
                              <w:r>
                                <w:rPr>
                                  <w:sz w:val="18"/>
                                </w:rPr>
                                <w:t xml:space="preserve">Smith  </w:t>
                              </w:r>
                              <w:r>
                                <w:rPr>
                                  <w:rFonts w:cstheme="minorHAnsi"/>
                                  <w:sz w:val="18"/>
                                </w:rPr>
                                <w:t>&lt;</w:t>
                              </w:r>
                              <w:proofErr w:type="gramEnd"/>
                              <w:r>
                                <w:rPr>
                                  <w:sz w:val="18"/>
                                </w:rPr>
                                <w:t>smithyj@gmail.com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6" name="Rectangle 3136"/>
                        <wps:cNvSpPr/>
                        <wps:spPr>
                          <a:xfrm>
                            <a:off x="641268" y="593766"/>
                            <a:ext cx="4726305" cy="27241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Pr="009A4D73" w:rsidRDefault="00EE2ABF" w:rsidP="000B2001">
                              <w:pPr>
                                <w:spacing w:after="0" w:line="240" w:lineRule="auto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Re: Champions League final!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7" name="Rectangle 3137"/>
                        <wps:cNvSpPr/>
                        <wps:spPr>
                          <a:xfrm>
                            <a:off x="0" y="1603169"/>
                            <a:ext cx="6020435" cy="1923415"/>
                          </a:xfrm>
                          <a:prstGeom prst="rect">
                            <a:avLst/>
                          </a:prstGeom>
                        </wps:spPr>
                        <wps:style>
                          <a:lnRef idx="2">
                            <a:schemeClr val="accent5"/>
                          </a:lnRef>
                          <a:fillRef idx="1">
                            <a:schemeClr val="lt1"/>
                          </a:fillRef>
                          <a:effectRef idx="0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 w:rsidRPr="009A4D73">
                                <w:rPr>
                                  <w:sz w:val="24"/>
                                </w:rPr>
                                <w:t xml:space="preserve">Hi </w:t>
                              </w:r>
                              <w:r>
                                <w:rPr>
                                  <w:sz w:val="24"/>
                                </w:rPr>
                                <w:t>John</w:t>
                              </w:r>
                              <w:r w:rsidRPr="009A4D73">
                                <w:rPr>
                                  <w:sz w:val="24"/>
                                </w:rPr>
                                <w:t>!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*$*”&amp;)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?#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 xml:space="preserve">  a lot for the *@*($£%%$^^$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Yes, I’d *&amp;£%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”  to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 xml:space="preserve"> come (%)$£* you!  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It 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sounds  (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>%^&amp;£^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See you on %(^*$)%</w:t>
                              </w:r>
                              <w:proofErr w:type="gramStart"/>
                              <w:r>
                                <w:rPr>
                                  <w:sz w:val="24"/>
                                </w:rPr>
                                <w:t>)$</w:t>
                              </w:r>
                              <w:proofErr w:type="gramEnd"/>
                              <w:r>
                                <w:rPr>
                                  <w:sz w:val="24"/>
                                </w:rPr>
                                <w:t>,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£”%*()</w:t>
                              </w:r>
                            </w:p>
                            <w:p w:rsidR="00EE2ABF" w:rsidRDefault="00EE2ABF" w:rsidP="000B2001">
                              <w:pPr>
                                <w:spacing w:after="120" w:line="240" w:lineRule="auto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 xml:space="preserve">Ben </w:t>
                              </w:r>
                            </w:p>
                            <w:p w:rsidR="00EE2ABF" w:rsidRPr="009A4D73" w:rsidRDefault="00EE2ABF" w:rsidP="000B2001">
                              <w:pPr>
                                <w:spacing w:after="120" w:line="240" w:lineRule="auto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133" o:spid="_x0000_s1110" style="position:absolute;margin-left:-7.65pt;margin-top:72.85pt;width:474.05pt;height:277.7pt;z-index:251748352" coordsize="60207,35269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">
                <v:shape id="il_fi" o:spid="_x0000_s1111" type="#_x0000_t75" alt="http://abbyandme.com/wp-content/themes/abby/images/tutorials/yahoo-email-template.gif" style="position:absolute;width:60207;height:3526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q1wvHAAAA3QAAAA8AAABkcnMvZG93bnJldi54bWxEj0FrwkAUhO9C/8PyCr2IblJLKdFVSkAQ&#10;L7ZpoNdn9pmkZt+G3dXEf98tFDwOM/MNs9qMphNXcr61rCCdJyCIK6tbrhWUX9vZGwgfkDV2lknB&#10;jTxs1g+TFWbaDvxJ1yLUIkLYZ6igCaHPpPRVQwb93PbE0TtZZzBE6WqpHQ4Rbjr5nCSv0mDLcaHB&#10;nvKGqnNxMQqOH/vzcd+l+cF851N3+amL8jQo9fQ4vi9BBBrDPfzf3mkFi3TxAn9v4hOQ61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Lq1wvHAAAA3QAAAA8AAAAAAAAAAAAA&#10;AAAAnwIAAGRycy9kb3ducmV2LnhtbFBLBQYAAAAABAAEAPcAAACTAwAAAAA=&#10;">
                  <v:imagedata r:id="rId50" o:title="yahoo-email-template" croptop="5874f" cropbottom="5146f"/>
                  <v:path arrowok="t"/>
                </v:shape>
                <v:rect id="Rectangle 3135" o:spid="_x0000_s1112" style="position:absolute;left:6412;top:712;width:47263;height:272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mrbcUA&#10;AADdAAAADwAAAGRycy9kb3ducmV2LnhtbESPQWvCQBSE70L/w/IK3nQTRanRVVpB8FKpqXh+ZJ9J&#10;NPs2ZFcT++vdguBxmJlvmMWqM5W4UeNKywriYQSCOLO65FzB4Xcz+ADhPLLGyjIpuJOD1fKtt8BE&#10;25b3dEt9LgKEXYIKCu/rREqXFWTQDW1NHLyTbQz6IJtc6gbbADeVHEXRVBosOSwUWNO6oOySXo2C&#10;/PLzF33XtItd106O9v51Tmd7pfrv3ecchKfOv8LP9lYrGMfjCfy/C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aattxQAAAN0AAAAPAAAAAAAAAAAAAAAAAJgCAABkcnMv&#10;ZG93bnJldi54bWxQSwUGAAAAAAQABAD1AAAAigMAAAAA&#10;" fillcolor="white [3201]" strokecolor="#4bacc6 [3208]" strokeweight="2pt">
                  <v:textbox>
                    <w:txbxContent>
                      <w:p w:rsidR="00EE2ABF" w:rsidRPr="009A4D73" w:rsidRDefault="00EE2ABF" w:rsidP="000B2001">
                        <w:pPr>
                          <w:spacing w:after="0" w:line="240" w:lineRule="auto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John </w:t>
                        </w:r>
                        <w:proofErr w:type="gramStart"/>
                        <w:r>
                          <w:rPr>
                            <w:sz w:val="18"/>
                          </w:rPr>
                          <w:t xml:space="preserve">Smith  </w:t>
                        </w:r>
                        <w:r>
                          <w:rPr>
                            <w:rFonts w:cstheme="minorHAnsi"/>
                            <w:sz w:val="18"/>
                          </w:rPr>
                          <w:t>&lt;</w:t>
                        </w:r>
                        <w:proofErr w:type="gramEnd"/>
                        <w:r>
                          <w:rPr>
                            <w:sz w:val="18"/>
                          </w:rPr>
                          <w:t>smithyj@gmail.com</w:t>
                        </w:r>
                      </w:p>
                    </w:txbxContent>
                  </v:textbox>
                </v:rect>
                <v:rect id="Rectangle 3136" o:spid="_x0000_s1113" style="position:absolute;left:6412;top:5937;width:47263;height:27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s1GsUA&#10;AADdAAAADwAAAGRycy9kb3ducmV2LnhtbESPQWvCQBSE70L/w/IK3nQTpVKjq7SC4KVSU/H8yD6T&#10;aPZtyK4m+utdoeBxmJlvmPmyM5W4UuNKywriYQSCOLO65FzB/m89+AThPLLGyjIpuJGD5eKtN8dE&#10;25Z3dE19LgKEXYIKCu/rREqXFWTQDW1NHLyjbQz6IJtc6gbbADeVHEXRRBosOSwUWNOqoOycXoyC&#10;/Px7j35q2sauaz8O9vZ9Sqc7pfrv3dcMhKfOv8L/7Y1WMI7HE3i+CU9A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zUaxQAAAN0AAAAPAAAAAAAAAAAAAAAAAJgCAABkcnMv&#10;ZG93bnJldi54bWxQSwUGAAAAAAQABAD1AAAAigMAAAAA&#10;" fillcolor="white [3201]" strokecolor="#4bacc6 [3208]" strokeweight="2pt">
                  <v:textbox>
                    <w:txbxContent>
                      <w:p w:rsidR="00EE2ABF" w:rsidRPr="009A4D73" w:rsidRDefault="00EE2ABF" w:rsidP="000B2001">
                        <w:pPr>
                          <w:spacing w:after="0" w:line="240" w:lineRule="auto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Re: Champions League final!</w:t>
                        </w:r>
                      </w:p>
                    </w:txbxContent>
                  </v:textbox>
                </v:rect>
                <v:rect id="Rectangle 3137" o:spid="_x0000_s1114" style="position:absolute;top:16031;width:60204;height:1923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eQgcYA&#10;AADdAAAADwAAAGRycy9kb3ducmV2LnhtbESPQWvCQBSE74X+h+UVequbKLUa3YgtCF4sGsXzI/ua&#10;pMm+Ddmtif31bkHocZiZb5jlajCNuFDnKssK4lEEgji3uuJCwem4eZmBcB5ZY2OZFFzJwSp9fFhi&#10;om3PB7pkvhABwi5BBaX3bSKly0sy6Ea2JQ7el+0M+iC7QuoO+wA3jRxH0VQarDgslNjSR0l5nf0Y&#10;BUW9/412LX3Gbuhfz/b6/p3ND0o9Pw3rBQhPg/8P39tbrWAST97g7014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eQgcYAAADdAAAADwAAAAAAAAAAAAAAAACYAgAAZHJz&#10;L2Rvd25yZXYueG1sUEsFBgAAAAAEAAQA9QAAAIsDAAAAAA==&#10;" fillcolor="white [3201]" strokecolor="#4bacc6 [3208]" strokeweight="2pt">
                  <v:textbox>
                    <w:txbxContent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 w:rsidRPr="009A4D73">
                          <w:rPr>
                            <w:sz w:val="24"/>
                          </w:rPr>
                          <w:t xml:space="preserve">Hi </w:t>
                        </w:r>
                        <w:r>
                          <w:rPr>
                            <w:sz w:val="24"/>
                          </w:rPr>
                          <w:t>John</w:t>
                        </w:r>
                        <w:r w:rsidRPr="009A4D73">
                          <w:rPr>
                            <w:sz w:val="24"/>
                          </w:rPr>
                          <w:t>!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*$*”&amp;)</w:t>
                        </w:r>
                        <w:proofErr w:type="gramStart"/>
                        <w:r>
                          <w:rPr>
                            <w:sz w:val="24"/>
                          </w:rPr>
                          <w:t>?#</w:t>
                        </w:r>
                        <w:proofErr w:type="gramEnd"/>
                        <w:r>
                          <w:rPr>
                            <w:sz w:val="24"/>
                          </w:rPr>
                          <w:t xml:space="preserve">  a lot for the *@*($£%%$^^$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Yes, I’d *&amp;£%</w:t>
                        </w:r>
                        <w:proofErr w:type="gramStart"/>
                        <w:r>
                          <w:rPr>
                            <w:sz w:val="24"/>
                          </w:rPr>
                          <w:t>”  to</w:t>
                        </w:r>
                        <w:proofErr w:type="gramEnd"/>
                        <w:r>
                          <w:rPr>
                            <w:sz w:val="24"/>
                          </w:rPr>
                          <w:t xml:space="preserve"> come (%)$£* you!  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It </w:t>
                        </w:r>
                        <w:proofErr w:type="gramStart"/>
                        <w:r>
                          <w:rPr>
                            <w:sz w:val="24"/>
                          </w:rPr>
                          <w:t>sounds  (</w:t>
                        </w:r>
                        <w:proofErr w:type="gramEnd"/>
                        <w:r>
                          <w:rPr>
                            <w:sz w:val="24"/>
                          </w:rPr>
                          <w:t>%^&amp;£^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See you on %(^*$)%</w:t>
                        </w:r>
                        <w:proofErr w:type="gramStart"/>
                        <w:r>
                          <w:rPr>
                            <w:sz w:val="24"/>
                          </w:rPr>
                          <w:t>)$</w:t>
                        </w:r>
                        <w:proofErr w:type="gramEnd"/>
                        <w:r>
                          <w:rPr>
                            <w:sz w:val="24"/>
                          </w:rPr>
                          <w:t>,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£”%*()</w:t>
                        </w:r>
                      </w:p>
                      <w:p w:rsidR="00EE2ABF" w:rsidRDefault="00EE2ABF" w:rsidP="000B2001">
                        <w:pPr>
                          <w:spacing w:after="120" w:line="240" w:lineRule="auto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 xml:space="preserve">Ben </w:t>
                        </w:r>
                      </w:p>
                      <w:p w:rsidR="00EE2ABF" w:rsidRPr="009A4D73" w:rsidRDefault="00EE2ABF" w:rsidP="000B2001">
                        <w:pPr>
                          <w:spacing w:after="120" w:line="240" w:lineRule="auto"/>
                        </w:pP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rFonts w:ascii="Comic Sans MS" w:hAnsi="Comic Sans MS"/>
          <w:sz w:val="24"/>
          <w:lang w:val="fr-FR"/>
        </w:rPr>
        <w:t xml:space="preserve">Ben te remercie pour ton aide. Il est très content de l’invitation. Il renvoie son message à John mais le même bug informatique a altéré des mots à nouveau. Peux-tu maintenant aider John à déchiffrer le message ? </w:t>
      </w: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Pr="002C1F92" w:rsidRDefault="002C1F92" w:rsidP="002C1F92">
      <w:pPr>
        <w:rPr>
          <w:rFonts w:ascii="Comic Sans MS" w:hAnsi="Comic Sans MS"/>
          <w:sz w:val="24"/>
          <w:lang w:val="fr-FR"/>
        </w:rPr>
      </w:pPr>
    </w:p>
    <w:p w:rsidR="002C1F92" w:rsidRDefault="002C1F92" w:rsidP="002C1F92">
      <w:pPr>
        <w:tabs>
          <w:tab w:val="left" w:pos="1496"/>
        </w:tabs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ab/>
      </w:r>
    </w:p>
    <w:p w:rsidR="004708ED" w:rsidRDefault="004708ED">
      <w:pPr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noProof/>
          <w:sz w:val="24"/>
        </w:rPr>
        <w:lastRenderedPageBreak/>
        <mc:AlternateContent>
          <mc:Choice Requires="wpg">
            <w:drawing>
              <wp:anchor distT="0" distB="0" distL="114300" distR="114300" simplePos="0" relativeHeight="251751424" behindDoc="0" locked="0" layoutInCell="1" allowOverlap="1" wp14:anchorId="509AE586" wp14:editId="61641361">
                <wp:simplePos x="0" y="0"/>
                <wp:positionH relativeFrom="column">
                  <wp:posOffset>-391795</wp:posOffset>
                </wp:positionH>
                <wp:positionV relativeFrom="paragraph">
                  <wp:posOffset>-172118</wp:posOffset>
                </wp:positionV>
                <wp:extent cx="4274820" cy="944245"/>
                <wp:effectExtent l="0" t="0" r="0" b="8255"/>
                <wp:wrapNone/>
                <wp:docPr id="3142" name="Group 3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4820" cy="944245"/>
                          <a:chOff x="0" y="0"/>
                          <a:chExt cx="4275361" cy="944410"/>
                        </a:xfrm>
                      </wpg:grpSpPr>
                      <wps:wsp>
                        <wps:cNvPr id="3139" name="Text Box 3139"/>
                        <wps:cNvSpPr txBox="1"/>
                        <wps:spPr>
                          <a:xfrm>
                            <a:off x="558141" y="83127"/>
                            <a:ext cx="3717220" cy="861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EE2ABF" w:rsidRPr="00CC75E4" w:rsidRDefault="00EE2ABF" w:rsidP="004708ED">
                              <w:pPr>
                                <w:jc w:val="center"/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>
                                <w:rPr>
                                  <w:rFonts w:ascii="Courier New" w:hAnsi="Courier New" w:cs="Courier New"/>
                                  <w:b/>
                                  <w:caps/>
                                  <w:noProof/>
                                  <w:sz w:val="72"/>
                                  <w:szCs w:val="72"/>
  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final task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41" name="rg_hi" descr="http://t2.gstatic.com/images?q=tbn:ANd9GcRsOXzAh4nhLOdLqDRBHjot3tZ1VN8ABaQADFgA2QsRhakGSPv9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8151" cy="878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Group 3142" o:spid="_x0000_s1115" style="position:absolute;margin-left:-30.85pt;margin-top:-13.55pt;width:336.6pt;height:74.35pt;z-index:251751424" coordsize="42753,94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">
                <v:shape id="Text Box 3139" o:spid="_x0000_s1116" type="#_x0000_t202" style="position:absolute;left:5581;top:831;width:37172;height:861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+NPsUA&#10;AADdAAAADwAAAGRycy9kb3ducmV2LnhtbESPT2sCMRTE7wW/Q3iCN03UVnS7UUQp9NTiagu9PTZv&#10;/+DmZdmk7vbbNwWhx2FmfsOku8E24kadrx1rmM8UCOLcmZpLDZfzy3QNwgdkg41j0vBDHnbb0UOK&#10;iXE9n+iWhVJECPsENVQhtImUPq/Iop+5ljh6hesshii7UpoO+wi3jVwotZIWa44LFbZ0qCi/Zt9W&#10;w8db8fX5qN7Lo31qezcoyXYjtZ6Mh/0ziEBD+A/f269Gw3K+3MDfm/gE5P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L40+xQAAAN0AAAAPAAAAAAAAAAAAAAAAAJgCAABkcnMv&#10;ZG93bnJldi54bWxQSwUGAAAAAAQABAD1AAAAigMAAAAA&#10;" filled="f" stroked="f">
                  <v:fill o:detectmouseclick="t"/>
                  <v:textbox>
                    <w:txbxContent>
                      <w:p w:rsidR="00EE2ABF" w:rsidRPr="00CC75E4" w:rsidRDefault="00EE2ABF" w:rsidP="004708ED">
                        <w:pPr>
                          <w:jc w:val="center"/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>
                          <w:rPr>
                            <w:rFonts w:ascii="Courier New" w:hAnsi="Courier New" w:cs="Courier New"/>
                            <w:b/>
                            <w:caps/>
                            <w:noProof/>
                            <w:sz w:val="72"/>
                            <w:szCs w:val="72"/>
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final task</w:t>
                        </w:r>
                      </w:p>
                    </w:txbxContent>
                  </v:textbox>
                </v:shape>
                <v:shape id="rg_hi" o:spid="_x0000_s1117" type="#_x0000_t75" alt="http://t2.gstatic.com/images?q=tbn:ANd9GcRsOXzAh4nhLOdLqDRBHjot3tZ1VN8ABaQADFgA2QsRhakGSPv9" style="position:absolute;width:9381;height:87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z6pTEAAAA3QAAAA8AAABkcnMvZG93bnJldi54bWxEj8FqwzAQRO+B/oPYQG+J7CSU1o0SkkKh&#10;17i99La11paJtXIl1Xb+vgoEchxm5g2z3U+2EwP50DpWkC8zEMSV0y03Cr4+3xfPIEJE1tg5JgUX&#10;CrDfPcy2WGg38omGMjYiQTgUqMDE2BdShsqQxbB0PXHyauctxiR9I7XHMcFtJ1dZ9iQttpwWDPb0&#10;Zqg6l39WwW8d7Lr/+S7NWB/NkTaDv7wMSj3Op8MriEhTvIdv7Q+tYJ1vcri+SU9A7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Kz6pTEAAAA3QAAAA8AAAAAAAAAAAAAAAAA&#10;nwIAAGRycy9kb3ducmV2LnhtbFBLBQYAAAAABAAEAPcAAACQAwAAAAA=&#10;">
                  <v:imagedata r:id="rId52" o:title="ANd9GcRsOXzAh4nhLOdLqDRBHjot3tZ1VN8ABaQADFgA2QsRhakGSPv9"/>
                  <v:path arrowok="t"/>
                </v:shape>
              </v:group>
            </w:pict>
          </mc:Fallback>
        </mc:AlternateContent>
      </w:r>
    </w:p>
    <w:p w:rsidR="00CA780D" w:rsidRDefault="00CA780D">
      <w:pPr>
        <w:rPr>
          <w:rFonts w:ascii="Comic Sans MS" w:hAnsi="Comic Sans MS"/>
          <w:color w:val="7030A0"/>
          <w:sz w:val="28"/>
          <w:u w:val="single"/>
          <w:lang w:val="fr-FR"/>
        </w:rPr>
      </w:pPr>
    </w:p>
    <w:p w:rsidR="00E1012D" w:rsidRPr="005C6558" w:rsidRDefault="00E1012D">
      <w:pPr>
        <w:rPr>
          <w:rFonts w:ascii="Comic Sans MS" w:hAnsi="Comic Sans MS"/>
          <w:color w:val="7030A0"/>
          <w:sz w:val="28"/>
          <w:u w:val="single"/>
          <w:lang w:val="fr-FR"/>
        </w:rPr>
      </w:pPr>
      <w:r w:rsidRPr="005C6558">
        <w:rPr>
          <w:rFonts w:ascii="Comic Sans MS" w:hAnsi="Comic Sans MS"/>
          <w:color w:val="7030A0"/>
          <w:sz w:val="28"/>
          <w:u w:val="single"/>
          <w:lang w:val="fr-FR"/>
        </w:rPr>
        <w:t>Ecrire un courriel d’invitation à un(e) ami(e).</w:t>
      </w:r>
    </w:p>
    <w:p w:rsidR="00E1012D" w:rsidRDefault="00E1012D" w:rsidP="005C6558">
      <w:pPr>
        <w:spacing w:after="120" w:line="240" w:lineRule="auto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*Choisis une activité que tu aimerais faire avec un(e) autre élève de la classe. Décide du lieu, de la date et de l’heure.</w:t>
      </w:r>
    </w:p>
    <w:p w:rsidR="00E1012D" w:rsidRDefault="00E1012D" w:rsidP="005C6558">
      <w:pPr>
        <w:spacing w:after="120" w:line="240" w:lineRule="auto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</w:t>
      </w:r>
      <w:r w:rsidR="00E80B77">
        <w:rPr>
          <w:rFonts w:ascii="Comic Sans MS" w:hAnsi="Comic Sans MS"/>
          <w:sz w:val="24"/>
          <w:lang w:val="fr-FR"/>
        </w:rPr>
        <w:t>Rédige</w:t>
      </w:r>
      <w:r>
        <w:rPr>
          <w:rFonts w:ascii="Comic Sans MS" w:hAnsi="Comic Sans MS"/>
          <w:sz w:val="24"/>
          <w:lang w:val="fr-FR"/>
        </w:rPr>
        <w:t xml:space="preserve"> le courriel d’invitation en anglais en donnant toutes les précisions nécessaires. Tu peux consulter les modèles que l’on a vus ensemble. </w:t>
      </w:r>
    </w:p>
    <w:p w:rsidR="00E80B77" w:rsidRDefault="00E1012D" w:rsidP="005C6558">
      <w:pPr>
        <w:spacing w:after="120" w:line="240" w:lineRule="auto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*Envoie ton courriel par SCOLASTANCE à ton ami(e)</w:t>
      </w:r>
      <w:r w:rsidR="00E80B77">
        <w:rPr>
          <w:rFonts w:ascii="Comic Sans MS" w:hAnsi="Comic Sans MS"/>
          <w:sz w:val="24"/>
          <w:lang w:val="fr-FR"/>
        </w:rPr>
        <w:t xml:space="preserve"> ET à ton professeur.</w:t>
      </w:r>
    </w:p>
    <w:p w:rsidR="00E80B77" w:rsidRDefault="00E80B77" w:rsidP="005C6558">
      <w:pPr>
        <w:spacing w:after="120" w:line="240" w:lineRule="auto"/>
        <w:rPr>
          <w:rFonts w:ascii="Comic Sans MS" w:hAnsi="Comic Sans MS"/>
          <w:sz w:val="24"/>
          <w:lang w:val="fr-FR"/>
        </w:rPr>
      </w:pPr>
      <w:r>
        <w:rPr>
          <w:rFonts w:ascii="Comic Sans MS" w:hAnsi="Comic Sans MS"/>
          <w:sz w:val="24"/>
          <w:lang w:val="fr-FR"/>
        </w:rPr>
        <w:t>*Attend</w:t>
      </w:r>
      <w:r w:rsidR="005C6558">
        <w:rPr>
          <w:rFonts w:ascii="Comic Sans MS" w:hAnsi="Comic Sans MS"/>
          <w:sz w:val="24"/>
          <w:lang w:val="fr-FR"/>
        </w:rPr>
        <w:t>s</w:t>
      </w:r>
      <w:r>
        <w:rPr>
          <w:rFonts w:ascii="Comic Sans MS" w:hAnsi="Comic Sans MS"/>
          <w:sz w:val="24"/>
          <w:lang w:val="fr-FR"/>
        </w:rPr>
        <w:t xml:space="preserve"> un courriel de ton ami(e) et réponds à leur invitation.</w:t>
      </w:r>
    </w:p>
    <w:p w:rsidR="00E80B77" w:rsidRPr="005C6558" w:rsidRDefault="00E80B77" w:rsidP="00E80B77">
      <w:pPr>
        <w:pStyle w:val="ListParagraph"/>
        <w:numPr>
          <w:ilvl w:val="0"/>
          <w:numId w:val="12"/>
        </w:numPr>
        <w:ind w:left="426"/>
        <w:rPr>
          <w:rFonts w:ascii="Comic Sans MS" w:hAnsi="Comic Sans MS"/>
          <w:sz w:val="24"/>
          <w:u w:val="single"/>
          <w:lang w:val="fr-FR"/>
        </w:rPr>
      </w:pPr>
      <w:r w:rsidRPr="005C6558">
        <w:rPr>
          <w:rFonts w:ascii="Comic Sans MS" w:hAnsi="Comic Sans MS"/>
          <w:sz w:val="24"/>
          <w:u w:val="single"/>
          <w:lang w:val="fr-FR"/>
        </w:rPr>
        <w:t>Remplis cette grille :</w:t>
      </w:r>
    </w:p>
    <w:p w:rsidR="00E80B77" w:rsidRPr="005C6558" w:rsidRDefault="00E80B77" w:rsidP="00E80B77">
      <w:pPr>
        <w:pStyle w:val="ListParagraph"/>
        <w:ind w:left="426"/>
        <w:rPr>
          <w:rFonts w:ascii="Comic Sans MS" w:hAnsi="Comic Sans MS"/>
          <w:sz w:val="18"/>
          <w:lang w:val="fr-FR"/>
        </w:rPr>
      </w:pPr>
    </w:p>
    <w:tbl>
      <w:tblPr>
        <w:tblStyle w:val="TableGrid"/>
        <w:tblW w:w="0" w:type="auto"/>
        <w:jc w:val="center"/>
        <w:tblInd w:w="426" w:type="dxa"/>
        <w:tblLook w:val="04A0" w:firstRow="1" w:lastRow="0" w:firstColumn="1" w:lastColumn="0" w:noHBand="0" w:noVBand="1"/>
      </w:tblPr>
      <w:tblGrid>
        <w:gridCol w:w="2227"/>
        <w:gridCol w:w="2191"/>
        <w:gridCol w:w="2191"/>
        <w:gridCol w:w="2201"/>
      </w:tblGrid>
      <w:tr w:rsidR="00E80B77" w:rsidTr="00EE2ABF">
        <w:trPr>
          <w:jc w:val="center"/>
        </w:trPr>
        <w:tc>
          <w:tcPr>
            <w:tcW w:w="2227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proofErr w:type="spellStart"/>
            <w:r>
              <w:rPr>
                <w:rFonts w:ascii="Comic Sans MS" w:hAnsi="Comic Sans MS"/>
                <w:sz w:val="24"/>
                <w:lang w:val="fr-FR"/>
              </w:rPr>
              <w:t>Activity</w:t>
            </w:r>
            <w:proofErr w:type="spellEnd"/>
            <w:r>
              <w:rPr>
                <w:rFonts w:ascii="Comic Sans MS" w:hAnsi="Comic Sans MS"/>
                <w:sz w:val="24"/>
                <w:lang w:val="fr-FR"/>
              </w:rPr>
              <w:t>?</w:t>
            </w:r>
          </w:p>
        </w:tc>
        <w:tc>
          <w:tcPr>
            <w:tcW w:w="2191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Place?</w:t>
            </w:r>
          </w:p>
        </w:tc>
        <w:tc>
          <w:tcPr>
            <w:tcW w:w="2191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Day? / Date ?</w:t>
            </w:r>
          </w:p>
        </w:tc>
        <w:tc>
          <w:tcPr>
            <w:tcW w:w="2201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Time?</w:t>
            </w:r>
          </w:p>
        </w:tc>
      </w:tr>
      <w:tr w:rsidR="00E80B77" w:rsidTr="00EE2ABF">
        <w:trPr>
          <w:jc w:val="center"/>
        </w:trPr>
        <w:tc>
          <w:tcPr>
            <w:tcW w:w="2227" w:type="dxa"/>
          </w:tcPr>
          <w:p w:rsidR="00E80B77" w:rsidRDefault="00E80B77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191" w:type="dxa"/>
          </w:tcPr>
          <w:p w:rsidR="00E80B77" w:rsidRDefault="00E80B77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191" w:type="dxa"/>
          </w:tcPr>
          <w:p w:rsidR="00E80B77" w:rsidRDefault="00E80B77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201" w:type="dxa"/>
          </w:tcPr>
          <w:p w:rsidR="00E80B77" w:rsidRDefault="00E80B77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E80B77" w:rsidRDefault="00E80B77" w:rsidP="00E80B77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p w:rsidR="00E80B77" w:rsidRPr="005C6558" w:rsidRDefault="00E80B77" w:rsidP="00E80B77">
      <w:pPr>
        <w:pStyle w:val="ListParagraph"/>
        <w:numPr>
          <w:ilvl w:val="0"/>
          <w:numId w:val="12"/>
        </w:numPr>
        <w:ind w:left="426"/>
        <w:rPr>
          <w:rFonts w:ascii="Comic Sans MS" w:hAnsi="Comic Sans MS"/>
          <w:sz w:val="24"/>
          <w:u w:val="single"/>
          <w:lang w:val="fr-FR"/>
        </w:rPr>
      </w:pPr>
      <w:r w:rsidRPr="005C6558">
        <w:rPr>
          <w:rFonts w:ascii="Comic Sans MS" w:hAnsi="Comic Sans MS"/>
          <w:sz w:val="24"/>
          <w:u w:val="single"/>
          <w:lang w:val="fr-FR"/>
        </w:rPr>
        <w:t>Ecris ici le message que tu comptes envoyer par courriel :</w:t>
      </w:r>
    </w:p>
    <w:p w:rsidR="00E80B77" w:rsidRDefault="00E80B77" w:rsidP="00E80B77">
      <w:pPr>
        <w:pStyle w:val="ListParagraph"/>
        <w:ind w:left="426"/>
        <w:rPr>
          <w:rFonts w:ascii="Comic Sans MS" w:hAnsi="Comic Sans MS"/>
          <w:sz w:val="24"/>
          <w:lang w:val="fr-FR"/>
        </w:rPr>
      </w:pPr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3368"/>
        <w:gridCol w:w="5448"/>
      </w:tblGrid>
      <w:tr w:rsidR="00E80B77" w:rsidRPr="00A86FA1" w:rsidTr="00EE2ABF">
        <w:tc>
          <w:tcPr>
            <w:tcW w:w="3368" w:type="dxa"/>
          </w:tcPr>
          <w:p w:rsidR="00E80B77" w:rsidRDefault="00E80B77" w:rsidP="00E80B77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bonjour à ton ami(e)</w:t>
            </w:r>
          </w:p>
        </w:tc>
        <w:tc>
          <w:tcPr>
            <w:tcW w:w="544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E80B77" w:rsidRPr="00A86FA1" w:rsidTr="00EE2ABF">
        <w:tc>
          <w:tcPr>
            <w:tcW w:w="336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 xml:space="preserve">Propose l’activité que tu as </w:t>
            </w:r>
            <w:r w:rsidR="00A86FA1">
              <w:rPr>
                <w:rFonts w:ascii="Comic Sans MS" w:hAnsi="Comic Sans MS"/>
                <w:sz w:val="24"/>
                <w:lang w:val="fr-FR"/>
              </w:rPr>
              <w:t>choisie</w:t>
            </w:r>
            <w:r>
              <w:rPr>
                <w:rFonts w:ascii="Comic Sans MS" w:hAnsi="Comic Sans MS"/>
                <w:sz w:val="24"/>
                <w:lang w:val="fr-FR"/>
              </w:rPr>
              <w:t>.</w:t>
            </w:r>
          </w:p>
        </w:tc>
        <w:tc>
          <w:tcPr>
            <w:tcW w:w="544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E80B77" w:rsidRPr="00A86FA1" w:rsidTr="00EE2ABF">
        <w:tc>
          <w:tcPr>
            <w:tcW w:w="336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Précise l‘endroit, le jour (ou la date) et l’heure.</w:t>
            </w:r>
          </w:p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E80B77" w:rsidRPr="00A86FA1" w:rsidTr="00EE2ABF">
        <w:tc>
          <w:tcPr>
            <w:tcW w:w="336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Demande s’il / elle peut venir.</w:t>
            </w:r>
          </w:p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E80B77" w:rsidRPr="00A86FA1" w:rsidTr="00EE2ABF">
        <w:tc>
          <w:tcPr>
            <w:tcW w:w="336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Demande à ton ami(e) de répondre au plus vite !</w:t>
            </w:r>
          </w:p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E80B77" w:rsidRDefault="00E80B77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au revoir à ton ami(e)</w:t>
            </w: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E80B77" w:rsidRDefault="00E80B77">
      <w:pPr>
        <w:rPr>
          <w:rFonts w:ascii="Comic Sans MS" w:hAnsi="Comic Sans MS"/>
          <w:sz w:val="24"/>
          <w:lang w:val="fr-FR"/>
        </w:rPr>
      </w:pPr>
    </w:p>
    <w:p w:rsidR="005C6558" w:rsidRPr="005C6558" w:rsidRDefault="005C6558" w:rsidP="005C6558">
      <w:pPr>
        <w:pStyle w:val="ListParagraph"/>
        <w:numPr>
          <w:ilvl w:val="0"/>
          <w:numId w:val="12"/>
        </w:numPr>
        <w:rPr>
          <w:rFonts w:ascii="Comic Sans MS" w:hAnsi="Comic Sans MS"/>
          <w:sz w:val="24"/>
          <w:u w:val="single"/>
          <w:lang w:val="fr-FR"/>
        </w:rPr>
      </w:pPr>
      <w:r w:rsidRPr="005C6558">
        <w:rPr>
          <w:rFonts w:ascii="Comic Sans MS" w:hAnsi="Comic Sans MS"/>
          <w:sz w:val="24"/>
          <w:u w:val="single"/>
          <w:lang w:val="fr-FR"/>
        </w:rPr>
        <w:t xml:space="preserve">Maintenant tu es prêt(e) à rédiger ton email sur </w:t>
      </w:r>
      <w:proofErr w:type="spellStart"/>
      <w:r w:rsidRPr="005C6558">
        <w:rPr>
          <w:rFonts w:ascii="Comic Sans MS" w:hAnsi="Comic Sans MS"/>
          <w:sz w:val="24"/>
          <w:u w:val="single"/>
          <w:lang w:val="fr-FR"/>
        </w:rPr>
        <w:t>Scolastance</w:t>
      </w:r>
      <w:proofErr w:type="spellEnd"/>
      <w:r w:rsidRPr="005C6558">
        <w:rPr>
          <w:rFonts w:ascii="Comic Sans MS" w:hAnsi="Comic Sans MS"/>
          <w:sz w:val="24"/>
          <w:u w:val="single"/>
          <w:lang w:val="fr-FR"/>
        </w:rPr>
        <w:t xml:space="preserve">. N’oublie pas de </w:t>
      </w:r>
      <w:r w:rsidR="00A86FA1">
        <w:rPr>
          <w:rFonts w:ascii="Comic Sans MS" w:hAnsi="Comic Sans MS"/>
          <w:sz w:val="24"/>
          <w:u w:val="single"/>
          <w:lang w:val="fr-FR"/>
        </w:rPr>
        <w:t>corriger</w:t>
      </w:r>
      <w:r w:rsidRPr="005C6558">
        <w:rPr>
          <w:rFonts w:ascii="Comic Sans MS" w:hAnsi="Comic Sans MS"/>
          <w:sz w:val="24"/>
          <w:u w:val="single"/>
          <w:lang w:val="fr-FR"/>
        </w:rPr>
        <w:t xml:space="preserve"> les fautes d’orthographe ! </w:t>
      </w:r>
      <w:bookmarkStart w:id="0" w:name="_GoBack"/>
      <w:bookmarkEnd w:id="0"/>
    </w:p>
    <w:p w:rsidR="002C1F92" w:rsidRPr="005C6558" w:rsidRDefault="005C6558" w:rsidP="005C6558">
      <w:pPr>
        <w:pStyle w:val="ListParagraph"/>
        <w:numPr>
          <w:ilvl w:val="0"/>
          <w:numId w:val="12"/>
        </w:numPr>
        <w:tabs>
          <w:tab w:val="left" w:pos="1496"/>
        </w:tabs>
        <w:ind w:left="426"/>
        <w:rPr>
          <w:rFonts w:ascii="Comic Sans MS" w:hAnsi="Comic Sans MS"/>
          <w:sz w:val="24"/>
          <w:u w:val="single"/>
          <w:lang w:val="fr-FR"/>
        </w:rPr>
      </w:pPr>
      <w:r w:rsidRPr="005C6558">
        <w:rPr>
          <w:rFonts w:ascii="Comic Sans MS" w:hAnsi="Comic Sans MS"/>
          <w:sz w:val="24"/>
          <w:u w:val="single"/>
          <w:lang w:val="fr-FR"/>
        </w:rPr>
        <w:lastRenderedPageBreak/>
        <w:t>Afin de bien répondre à ton ami(e), renseigne ce tableau avec les informations dans son courriel :</w:t>
      </w:r>
    </w:p>
    <w:p w:rsidR="005C6558" w:rsidRDefault="005C6558" w:rsidP="005C6558">
      <w:pPr>
        <w:pStyle w:val="ListParagraph"/>
        <w:tabs>
          <w:tab w:val="left" w:pos="1496"/>
        </w:tabs>
        <w:ind w:left="426"/>
        <w:rPr>
          <w:rFonts w:ascii="Comic Sans MS" w:hAnsi="Comic Sans MS"/>
          <w:sz w:val="24"/>
          <w:lang w:val="fr-FR"/>
        </w:rPr>
      </w:pPr>
    </w:p>
    <w:tbl>
      <w:tblPr>
        <w:tblStyle w:val="TableGrid"/>
        <w:tblW w:w="0" w:type="auto"/>
        <w:jc w:val="center"/>
        <w:tblInd w:w="426" w:type="dxa"/>
        <w:tblLook w:val="04A0" w:firstRow="1" w:lastRow="0" w:firstColumn="1" w:lastColumn="0" w:noHBand="0" w:noVBand="1"/>
      </w:tblPr>
      <w:tblGrid>
        <w:gridCol w:w="2227"/>
        <w:gridCol w:w="2191"/>
        <w:gridCol w:w="2191"/>
        <w:gridCol w:w="2201"/>
      </w:tblGrid>
      <w:tr w:rsidR="005C6558" w:rsidTr="00EE2ABF">
        <w:trPr>
          <w:jc w:val="center"/>
        </w:trPr>
        <w:tc>
          <w:tcPr>
            <w:tcW w:w="2227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proofErr w:type="spellStart"/>
            <w:r>
              <w:rPr>
                <w:rFonts w:ascii="Comic Sans MS" w:hAnsi="Comic Sans MS"/>
                <w:sz w:val="24"/>
                <w:lang w:val="fr-FR"/>
              </w:rPr>
              <w:t>Activity</w:t>
            </w:r>
            <w:proofErr w:type="spellEnd"/>
            <w:r>
              <w:rPr>
                <w:rFonts w:ascii="Comic Sans MS" w:hAnsi="Comic Sans MS"/>
                <w:sz w:val="24"/>
                <w:lang w:val="fr-FR"/>
              </w:rPr>
              <w:t>?</w:t>
            </w:r>
          </w:p>
        </w:tc>
        <w:tc>
          <w:tcPr>
            <w:tcW w:w="2191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Place?</w:t>
            </w:r>
          </w:p>
        </w:tc>
        <w:tc>
          <w:tcPr>
            <w:tcW w:w="2191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Day? / Date ?</w:t>
            </w:r>
          </w:p>
        </w:tc>
        <w:tc>
          <w:tcPr>
            <w:tcW w:w="2201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jc w:val="center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Time?</w:t>
            </w:r>
          </w:p>
        </w:tc>
      </w:tr>
      <w:tr w:rsidR="005C6558" w:rsidTr="00EE2ABF">
        <w:trPr>
          <w:jc w:val="center"/>
        </w:trPr>
        <w:tc>
          <w:tcPr>
            <w:tcW w:w="2227" w:type="dxa"/>
          </w:tcPr>
          <w:p w:rsidR="005C6558" w:rsidRDefault="005C6558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191" w:type="dxa"/>
          </w:tcPr>
          <w:p w:rsidR="005C6558" w:rsidRDefault="005C6558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191" w:type="dxa"/>
          </w:tcPr>
          <w:p w:rsidR="005C6558" w:rsidRDefault="005C6558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2201" w:type="dxa"/>
          </w:tcPr>
          <w:p w:rsidR="005C6558" w:rsidRDefault="005C6558" w:rsidP="00EE2ABF">
            <w:pPr>
              <w:pStyle w:val="ListParagraph"/>
              <w:spacing w:before="240" w:after="24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5C6558" w:rsidRDefault="005C6558" w:rsidP="005C6558">
      <w:pPr>
        <w:tabs>
          <w:tab w:val="left" w:pos="1496"/>
        </w:tabs>
        <w:rPr>
          <w:rFonts w:ascii="Comic Sans MS" w:hAnsi="Comic Sans MS"/>
          <w:sz w:val="24"/>
          <w:lang w:val="fr-FR"/>
        </w:rPr>
      </w:pPr>
    </w:p>
    <w:p w:rsidR="005C6558" w:rsidRPr="005C6558" w:rsidRDefault="005C6558" w:rsidP="005C6558">
      <w:pPr>
        <w:pStyle w:val="ListParagraph"/>
        <w:numPr>
          <w:ilvl w:val="0"/>
          <w:numId w:val="12"/>
        </w:numPr>
        <w:tabs>
          <w:tab w:val="left" w:pos="1496"/>
        </w:tabs>
        <w:ind w:left="426"/>
        <w:rPr>
          <w:rFonts w:ascii="Comic Sans MS" w:hAnsi="Comic Sans MS"/>
          <w:sz w:val="24"/>
          <w:u w:val="single"/>
          <w:lang w:val="fr-FR"/>
        </w:rPr>
      </w:pPr>
      <w:r w:rsidRPr="005C6558">
        <w:rPr>
          <w:rFonts w:ascii="Comic Sans MS" w:hAnsi="Comic Sans MS"/>
          <w:sz w:val="24"/>
          <w:u w:val="single"/>
          <w:lang w:val="fr-FR"/>
        </w:rPr>
        <w:t>Prépare ta réponse :</w:t>
      </w:r>
    </w:p>
    <w:p w:rsidR="005C6558" w:rsidRDefault="005C6558" w:rsidP="005C6558">
      <w:pPr>
        <w:pStyle w:val="ListParagraph"/>
        <w:tabs>
          <w:tab w:val="left" w:pos="1496"/>
        </w:tabs>
        <w:ind w:left="426"/>
        <w:rPr>
          <w:rFonts w:ascii="Comic Sans MS" w:hAnsi="Comic Sans MS"/>
          <w:sz w:val="24"/>
          <w:lang w:val="fr-FR"/>
        </w:rPr>
      </w:pPr>
    </w:p>
    <w:tbl>
      <w:tblPr>
        <w:tblStyle w:val="TableGrid"/>
        <w:tblW w:w="0" w:type="auto"/>
        <w:tblInd w:w="426" w:type="dxa"/>
        <w:tblLook w:val="04A0" w:firstRow="1" w:lastRow="0" w:firstColumn="1" w:lastColumn="0" w:noHBand="0" w:noVBand="1"/>
      </w:tblPr>
      <w:tblGrid>
        <w:gridCol w:w="3368"/>
        <w:gridCol w:w="5448"/>
      </w:tblGrid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bonjour à ton ami(e)</w:t>
            </w: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A86FA1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Remercie</w:t>
            </w:r>
            <w:r w:rsidR="005C6558">
              <w:rPr>
                <w:rFonts w:ascii="Comic Sans MS" w:hAnsi="Comic Sans MS"/>
                <w:sz w:val="24"/>
                <w:lang w:val="fr-FR"/>
              </w:rPr>
              <w:t xml:space="preserve"> ton ami(e) pour l’invitation. </w:t>
            </w: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ce que tu penses de l’idée.</w:t>
            </w:r>
          </w:p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si tu voudras y aller.</w:t>
            </w:r>
          </w:p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que tu verras ton ami(e) (insère le jour ou date qui figure dans le message)</w:t>
            </w:r>
          </w:p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  <w:tr w:rsidR="005C6558" w:rsidRPr="00A86FA1" w:rsidTr="00EE2ABF">
        <w:tc>
          <w:tcPr>
            <w:tcW w:w="336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  <w:r>
              <w:rPr>
                <w:rFonts w:ascii="Comic Sans MS" w:hAnsi="Comic Sans MS"/>
                <w:sz w:val="24"/>
                <w:lang w:val="fr-FR"/>
              </w:rPr>
              <w:t>Dis au revoir à ton ami(e)</w:t>
            </w:r>
          </w:p>
        </w:tc>
        <w:tc>
          <w:tcPr>
            <w:tcW w:w="5448" w:type="dxa"/>
          </w:tcPr>
          <w:p w:rsidR="005C6558" w:rsidRDefault="005C6558" w:rsidP="00EE2ABF">
            <w:pPr>
              <w:pStyle w:val="ListParagraph"/>
              <w:spacing w:before="120" w:after="120"/>
              <w:ind w:left="0"/>
              <w:contextualSpacing w:val="0"/>
              <w:rPr>
                <w:rFonts w:ascii="Comic Sans MS" w:hAnsi="Comic Sans MS"/>
                <w:sz w:val="24"/>
                <w:lang w:val="fr-FR"/>
              </w:rPr>
            </w:pPr>
          </w:p>
        </w:tc>
      </w:tr>
    </w:tbl>
    <w:p w:rsidR="005C6558" w:rsidRPr="005C6558" w:rsidRDefault="005C6558" w:rsidP="005C6558">
      <w:pPr>
        <w:pStyle w:val="ListParagraph"/>
        <w:tabs>
          <w:tab w:val="left" w:pos="1496"/>
        </w:tabs>
        <w:ind w:left="426"/>
        <w:rPr>
          <w:rFonts w:ascii="Comic Sans MS" w:hAnsi="Comic Sans MS"/>
          <w:sz w:val="24"/>
          <w:lang w:val="fr-FR"/>
        </w:rPr>
      </w:pPr>
    </w:p>
    <w:sectPr w:rsidR="005C6558" w:rsidRPr="005C6558" w:rsidSect="00CA780D">
      <w:pgSz w:w="11906" w:h="16838"/>
      <w:pgMar w:top="851" w:right="1440" w:bottom="568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944E6D"/>
    <w:multiLevelType w:val="hybridMultilevel"/>
    <w:tmpl w:val="86387610"/>
    <w:lvl w:ilvl="0" w:tplc="E5AA365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55" w:hanging="360"/>
      </w:pPr>
    </w:lvl>
    <w:lvl w:ilvl="2" w:tplc="0809001B" w:tentative="1">
      <w:start w:val="1"/>
      <w:numFmt w:val="lowerRoman"/>
      <w:lvlText w:val="%3."/>
      <w:lvlJc w:val="right"/>
      <w:pPr>
        <w:ind w:left="1875" w:hanging="180"/>
      </w:pPr>
    </w:lvl>
    <w:lvl w:ilvl="3" w:tplc="0809000F" w:tentative="1">
      <w:start w:val="1"/>
      <w:numFmt w:val="decimal"/>
      <w:lvlText w:val="%4."/>
      <w:lvlJc w:val="left"/>
      <w:pPr>
        <w:ind w:left="2595" w:hanging="360"/>
      </w:pPr>
    </w:lvl>
    <w:lvl w:ilvl="4" w:tplc="08090019" w:tentative="1">
      <w:start w:val="1"/>
      <w:numFmt w:val="lowerLetter"/>
      <w:lvlText w:val="%5."/>
      <w:lvlJc w:val="left"/>
      <w:pPr>
        <w:ind w:left="3315" w:hanging="360"/>
      </w:pPr>
    </w:lvl>
    <w:lvl w:ilvl="5" w:tplc="0809001B" w:tentative="1">
      <w:start w:val="1"/>
      <w:numFmt w:val="lowerRoman"/>
      <w:lvlText w:val="%6."/>
      <w:lvlJc w:val="right"/>
      <w:pPr>
        <w:ind w:left="4035" w:hanging="180"/>
      </w:pPr>
    </w:lvl>
    <w:lvl w:ilvl="6" w:tplc="0809000F" w:tentative="1">
      <w:start w:val="1"/>
      <w:numFmt w:val="decimal"/>
      <w:lvlText w:val="%7."/>
      <w:lvlJc w:val="left"/>
      <w:pPr>
        <w:ind w:left="4755" w:hanging="360"/>
      </w:pPr>
    </w:lvl>
    <w:lvl w:ilvl="7" w:tplc="08090019" w:tentative="1">
      <w:start w:val="1"/>
      <w:numFmt w:val="lowerLetter"/>
      <w:lvlText w:val="%8."/>
      <w:lvlJc w:val="left"/>
      <w:pPr>
        <w:ind w:left="5475" w:hanging="360"/>
      </w:pPr>
    </w:lvl>
    <w:lvl w:ilvl="8" w:tplc="08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1BFB22C1"/>
    <w:multiLevelType w:val="hybridMultilevel"/>
    <w:tmpl w:val="A4F0FCF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6F5939"/>
    <w:multiLevelType w:val="singleLevel"/>
    <w:tmpl w:val="040C000D"/>
    <w:lvl w:ilvl="0">
      <w:start w:val="1"/>
      <w:numFmt w:val="bullet"/>
      <w:lvlText w:val="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3">
    <w:nsid w:val="1F76198F"/>
    <w:multiLevelType w:val="hybridMultilevel"/>
    <w:tmpl w:val="63BEF9C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C3BB7"/>
    <w:multiLevelType w:val="hybridMultilevel"/>
    <w:tmpl w:val="86387610"/>
    <w:lvl w:ilvl="0" w:tplc="E5AA365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155" w:hanging="360"/>
      </w:pPr>
    </w:lvl>
    <w:lvl w:ilvl="2" w:tplc="0809001B" w:tentative="1">
      <w:start w:val="1"/>
      <w:numFmt w:val="lowerRoman"/>
      <w:lvlText w:val="%3."/>
      <w:lvlJc w:val="right"/>
      <w:pPr>
        <w:ind w:left="1875" w:hanging="180"/>
      </w:pPr>
    </w:lvl>
    <w:lvl w:ilvl="3" w:tplc="0809000F" w:tentative="1">
      <w:start w:val="1"/>
      <w:numFmt w:val="decimal"/>
      <w:lvlText w:val="%4."/>
      <w:lvlJc w:val="left"/>
      <w:pPr>
        <w:ind w:left="2595" w:hanging="360"/>
      </w:pPr>
    </w:lvl>
    <w:lvl w:ilvl="4" w:tplc="08090019" w:tentative="1">
      <w:start w:val="1"/>
      <w:numFmt w:val="lowerLetter"/>
      <w:lvlText w:val="%5."/>
      <w:lvlJc w:val="left"/>
      <w:pPr>
        <w:ind w:left="3315" w:hanging="360"/>
      </w:pPr>
    </w:lvl>
    <w:lvl w:ilvl="5" w:tplc="0809001B" w:tentative="1">
      <w:start w:val="1"/>
      <w:numFmt w:val="lowerRoman"/>
      <w:lvlText w:val="%6."/>
      <w:lvlJc w:val="right"/>
      <w:pPr>
        <w:ind w:left="4035" w:hanging="180"/>
      </w:pPr>
    </w:lvl>
    <w:lvl w:ilvl="6" w:tplc="0809000F" w:tentative="1">
      <w:start w:val="1"/>
      <w:numFmt w:val="decimal"/>
      <w:lvlText w:val="%7."/>
      <w:lvlJc w:val="left"/>
      <w:pPr>
        <w:ind w:left="4755" w:hanging="360"/>
      </w:pPr>
    </w:lvl>
    <w:lvl w:ilvl="7" w:tplc="08090019" w:tentative="1">
      <w:start w:val="1"/>
      <w:numFmt w:val="lowerLetter"/>
      <w:lvlText w:val="%8."/>
      <w:lvlJc w:val="left"/>
      <w:pPr>
        <w:ind w:left="5475" w:hanging="360"/>
      </w:pPr>
    </w:lvl>
    <w:lvl w:ilvl="8" w:tplc="080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5">
    <w:nsid w:val="35F24DA5"/>
    <w:multiLevelType w:val="hybridMultilevel"/>
    <w:tmpl w:val="F096641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660A08"/>
    <w:multiLevelType w:val="hybridMultilevel"/>
    <w:tmpl w:val="A6D4A33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EA165E"/>
    <w:multiLevelType w:val="hybridMultilevel"/>
    <w:tmpl w:val="9D822D5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02146E"/>
    <w:multiLevelType w:val="hybridMultilevel"/>
    <w:tmpl w:val="52CA851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3ED7B26"/>
    <w:multiLevelType w:val="hybridMultilevel"/>
    <w:tmpl w:val="FD0E8C8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7D09F8"/>
    <w:multiLevelType w:val="hybridMultilevel"/>
    <w:tmpl w:val="F0966418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345776"/>
    <w:multiLevelType w:val="hybridMultilevel"/>
    <w:tmpl w:val="A4F0FCF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6"/>
  </w:num>
  <w:num w:numId="4">
    <w:abstractNumId w:val="8"/>
  </w:num>
  <w:num w:numId="5">
    <w:abstractNumId w:val="5"/>
  </w:num>
  <w:num w:numId="6">
    <w:abstractNumId w:val="7"/>
  </w:num>
  <w:num w:numId="7">
    <w:abstractNumId w:val="0"/>
  </w:num>
  <w:num w:numId="8">
    <w:abstractNumId w:val="4"/>
  </w:num>
  <w:num w:numId="9">
    <w:abstractNumId w:val="3"/>
  </w:num>
  <w:num w:numId="10">
    <w:abstractNumId w:val="1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attachedTemplate r:id="rId1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52177"/>
    <w:rsid w:val="00033C5A"/>
    <w:rsid w:val="0005182D"/>
    <w:rsid w:val="000562EF"/>
    <w:rsid w:val="00086CCC"/>
    <w:rsid w:val="000B2001"/>
    <w:rsid w:val="000B5965"/>
    <w:rsid w:val="000C35D6"/>
    <w:rsid w:val="001019AC"/>
    <w:rsid w:val="00126E3F"/>
    <w:rsid w:val="001415A5"/>
    <w:rsid w:val="0014406A"/>
    <w:rsid w:val="0014414A"/>
    <w:rsid w:val="00177640"/>
    <w:rsid w:val="001802D0"/>
    <w:rsid w:val="0018174C"/>
    <w:rsid w:val="00192CAF"/>
    <w:rsid w:val="002052C7"/>
    <w:rsid w:val="002947D4"/>
    <w:rsid w:val="002C1F92"/>
    <w:rsid w:val="002D1E3D"/>
    <w:rsid w:val="002E0D9C"/>
    <w:rsid w:val="0031166F"/>
    <w:rsid w:val="003455A7"/>
    <w:rsid w:val="00352177"/>
    <w:rsid w:val="00395DF5"/>
    <w:rsid w:val="003A3350"/>
    <w:rsid w:val="003E7B50"/>
    <w:rsid w:val="00400F0B"/>
    <w:rsid w:val="004708ED"/>
    <w:rsid w:val="00480331"/>
    <w:rsid w:val="0050705B"/>
    <w:rsid w:val="0051104B"/>
    <w:rsid w:val="00520EDC"/>
    <w:rsid w:val="005306CE"/>
    <w:rsid w:val="00533909"/>
    <w:rsid w:val="00561666"/>
    <w:rsid w:val="005A04A9"/>
    <w:rsid w:val="005C6558"/>
    <w:rsid w:val="005D241E"/>
    <w:rsid w:val="005E52EB"/>
    <w:rsid w:val="005F14E2"/>
    <w:rsid w:val="0066481E"/>
    <w:rsid w:val="00677904"/>
    <w:rsid w:val="00687B74"/>
    <w:rsid w:val="006D0DF3"/>
    <w:rsid w:val="0070183E"/>
    <w:rsid w:val="0074549A"/>
    <w:rsid w:val="007B3768"/>
    <w:rsid w:val="007D1B88"/>
    <w:rsid w:val="007E045F"/>
    <w:rsid w:val="008042EB"/>
    <w:rsid w:val="00804521"/>
    <w:rsid w:val="008225AE"/>
    <w:rsid w:val="008419E0"/>
    <w:rsid w:val="00850283"/>
    <w:rsid w:val="008A7F40"/>
    <w:rsid w:val="008B51A3"/>
    <w:rsid w:val="008C2BDE"/>
    <w:rsid w:val="008C37F9"/>
    <w:rsid w:val="008F514E"/>
    <w:rsid w:val="008F6CF7"/>
    <w:rsid w:val="00950FEB"/>
    <w:rsid w:val="00961BA3"/>
    <w:rsid w:val="009862C3"/>
    <w:rsid w:val="009A4B70"/>
    <w:rsid w:val="009A4D73"/>
    <w:rsid w:val="009C245B"/>
    <w:rsid w:val="009E48FC"/>
    <w:rsid w:val="00A23793"/>
    <w:rsid w:val="00A41D35"/>
    <w:rsid w:val="00A723F6"/>
    <w:rsid w:val="00A86FA1"/>
    <w:rsid w:val="00AC1590"/>
    <w:rsid w:val="00AD18BC"/>
    <w:rsid w:val="00B9481E"/>
    <w:rsid w:val="00BC1269"/>
    <w:rsid w:val="00BE39FE"/>
    <w:rsid w:val="00BF28B9"/>
    <w:rsid w:val="00C27B88"/>
    <w:rsid w:val="00CA780D"/>
    <w:rsid w:val="00CB7AA5"/>
    <w:rsid w:val="00CC75E4"/>
    <w:rsid w:val="00D024FA"/>
    <w:rsid w:val="00D505E4"/>
    <w:rsid w:val="00D6324A"/>
    <w:rsid w:val="00D72C02"/>
    <w:rsid w:val="00D853BE"/>
    <w:rsid w:val="00D87968"/>
    <w:rsid w:val="00DC7D87"/>
    <w:rsid w:val="00DD6249"/>
    <w:rsid w:val="00E1012D"/>
    <w:rsid w:val="00E20736"/>
    <w:rsid w:val="00E25355"/>
    <w:rsid w:val="00E45971"/>
    <w:rsid w:val="00E80B77"/>
    <w:rsid w:val="00ED5F8D"/>
    <w:rsid w:val="00ED6DDC"/>
    <w:rsid w:val="00EE2ABF"/>
    <w:rsid w:val="00EF6DFC"/>
    <w:rsid w:val="00F32AD6"/>
    <w:rsid w:val="00F857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1">
    <w:name w:val="Table Grid1"/>
    <w:basedOn w:val="TableNormal"/>
    <w:next w:val="TableGrid"/>
    <w:uiPriority w:val="59"/>
    <w:rsid w:val="0050705B"/>
    <w:pPr>
      <w:spacing w:after="0" w:line="240" w:lineRule="auto"/>
    </w:pPr>
    <w:rPr>
      <w:rFonts w:ascii="Cambria" w:eastAsia="Times New Roman" w:hAnsi="Cambria" w:cs="Times New Roman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5070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8B51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51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51A3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19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19AC"/>
    <w:rPr>
      <w:rFonts w:ascii="Courier New" w:eastAsia="Times New Roman" w:hAnsi="Courier New" w:cs="Courier New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A41D35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0C35D6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Grid1">
    <w:name w:val="Table Grid1"/>
    <w:basedOn w:val="TableNormal"/>
    <w:next w:val="TableGrid"/>
    <w:uiPriority w:val="59"/>
    <w:rsid w:val="0050705B"/>
    <w:pPr>
      <w:spacing w:after="0" w:line="240" w:lineRule="auto"/>
    </w:pPr>
    <w:rPr>
      <w:rFonts w:ascii="Cambria" w:eastAsia="Times New Roman" w:hAnsi="Cambria" w:cs="Times New Roman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TableNormal"/>
    <w:uiPriority w:val="59"/>
    <w:rsid w:val="005070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8B51A3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B51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51A3"/>
    <w:rPr>
      <w:rFonts w:ascii="Tahoma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1019A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1019AC"/>
    <w:rPr>
      <w:rFonts w:ascii="Courier New" w:eastAsia="Times New Roman" w:hAnsi="Courier New" w:cs="Courier New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A41D35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0C35D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142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8.jpeg"/><Relationship Id="rId39" Type="http://schemas.openxmlformats.org/officeDocument/2006/relationships/image" Target="media/image28.jpeg"/><Relationship Id="rId3" Type="http://schemas.microsoft.com/office/2007/relationships/stylesWithEffects" Target="stylesWithEffects.xml"/><Relationship Id="rId21" Type="http://schemas.openxmlformats.org/officeDocument/2006/relationships/image" Target="media/image15.jpeg"/><Relationship Id="rId34" Type="http://schemas.openxmlformats.org/officeDocument/2006/relationships/image" Target="media/image25.png"/><Relationship Id="rId42" Type="http://schemas.openxmlformats.org/officeDocument/2006/relationships/image" Target="media/image31.jpeg"/><Relationship Id="rId47" Type="http://schemas.openxmlformats.org/officeDocument/2006/relationships/image" Target="media/image35.jpeg"/><Relationship Id="rId50" Type="http://schemas.openxmlformats.org/officeDocument/2006/relationships/image" Target="media/image43.gif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4.jpeg"/><Relationship Id="rId38" Type="http://schemas.openxmlformats.org/officeDocument/2006/relationships/image" Target="media/image32.jpeg"/><Relationship Id="rId46" Type="http://schemas.microsoft.com/office/2007/relationships/hdphoto" Target="media/hdphoto1.wdp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0.jpeg"/><Relationship Id="rId41" Type="http://schemas.openxmlformats.org/officeDocument/2006/relationships/image" Target="media/image30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://www.time-for-time.com/swf/myclox.swf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27.jpeg"/><Relationship Id="rId40" Type="http://schemas.openxmlformats.org/officeDocument/2006/relationships/image" Target="media/image34.jpeg"/><Relationship Id="rId45" Type="http://schemas.openxmlformats.org/officeDocument/2006/relationships/image" Target="media/image33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19.jpeg"/><Relationship Id="rId36" Type="http://schemas.openxmlformats.org/officeDocument/2006/relationships/image" Target="media/image30.png"/><Relationship Id="rId49" Type="http://schemas.openxmlformats.org/officeDocument/2006/relationships/image" Target="media/image36.gif"/><Relationship Id="rId10" Type="http://schemas.openxmlformats.org/officeDocument/2006/relationships/image" Target="media/image4.tmp"/><Relationship Id="rId19" Type="http://schemas.openxmlformats.org/officeDocument/2006/relationships/image" Target="media/image13.tmp"/><Relationship Id="rId31" Type="http://schemas.openxmlformats.org/officeDocument/2006/relationships/image" Target="media/image23.jpg"/><Relationship Id="rId44" Type="http://schemas.openxmlformats.org/officeDocument/2006/relationships/image" Target="media/image38.jpeg"/><Relationship Id="rId52" Type="http://schemas.openxmlformats.org/officeDocument/2006/relationships/image" Target="media/image45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2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1.jpeg"/><Relationship Id="rId8" Type="http://schemas.openxmlformats.org/officeDocument/2006/relationships/image" Target="media/image2.jpeg"/><Relationship Id="rId51" Type="http://schemas.openxmlformats.org/officeDocument/2006/relationships/image" Target="media/image39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chel\AppData\Roaming\Microsoft\Templates\Lesson%20plan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Lesson plan</Template>
  <TotalTime>800</TotalTime>
  <Pages>20</Pages>
  <Words>2455</Words>
  <Characters>13998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Rachel</dc:creator>
  <cp:lastModifiedBy>Rachel</cp:lastModifiedBy>
  <cp:revision>64</cp:revision>
  <dcterms:created xsi:type="dcterms:W3CDTF">2012-09-29T12:44:00Z</dcterms:created>
  <dcterms:modified xsi:type="dcterms:W3CDTF">2012-10-10T12:38:00Z</dcterms:modified>
</cp:coreProperties>
</file>